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460A21" w:rsidRDefault="00460A21" w:rsidP="00460A21"/>
    <w:p w14:paraId="0A37501D" w14:textId="77777777" w:rsidR="00460A21" w:rsidRDefault="00460A21" w:rsidP="00460A21"/>
    <w:p w14:paraId="5DAB6C7B" w14:textId="6ABBFF52" w:rsidR="00460A21" w:rsidRDefault="00D901F3" w:rsidP="00460A21">
      <w:r>
        <w:tab/>
      </w:r>
      <w:r>
        <w:tab/>
      </w:r>
      <w:r>
        <w:tab/>
      </w:r>
      <w:r>
        <w:tab/>
      </w:r>
      <w:r>
        <w:tab/>
      </w:r>
      <w:r w:rsidR="00E76AE0">
        <w:t>OSNUTEK</w:t>
      </w:r>
      <w:r>
        <w:t xml:space="preserve"> POGODBE</w:t>
      </w:r>
    </w:p>
    <w:p w14:paraId="02EB378F" w14:textId="77777777" w:rsidR="00D277FE" w:rsidRDefault="00D277FE" w:rsidP="00176072">
      <w:pPr>
        <w:pStyle w:val="Naslov1"/>
        <w:jc w:val="center"/>
        <w:rPr>
          <w:sz w:val="22"/>
          <w:szCs w:val="22"/>
        </w:rPr>
      </w:pPr>
    </w:p>
    <w:p w14:paraId="78F00C54" w14:textId="5544B8DF" w:rsidR="00317627" w:rsidRPr="00EE2F8E" w:rsidRDefault="001D7000" w:rsidP="001D7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POGODBA</w:t>
      </w:r>
    </w:p>
    <w:p w14:paraId="25860A39" w14:textId="6C14CE4D" w:rsidR="000D305E" w:rsidRPr="008E036E" w:rsidRDefault="0080570F" w:rsidP="001D7000">
      <w:pPr>
        <w:pStyle w:val="Glava"/>
        <w:jc w:val="center"/>
        <w:rPr>
          <w:rFonts w:cs="Arial"/>
        </w:rPr>
      </w:pPr>
      <w:r>
        <w:rPr>
          <w:rFonts w:cs="Arial"/>
        </w:rPr>
        <w:t>za</w:t>
      </w:r>
    </w:p>
    <w:p w14:paraId="6A05A809" w14:textId="77777777" w:rsidR="00FA3D85" w:rsidRPr="008E036E" w:rsidRDefault="00FA3D85" w:rsidP="000D305E">
      <w:pPr>
        <w:pStyle w:val="Glava"/>
        <w:jc w:val="center"/>
        <w:rPr>
          <w:rFonts w:cs="Arial"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9022"/>
      </w:tblGrid>
      <w:tr w:rsidR="00774F3F" w:rsidRPr="008E036E" w14:paraId="6FE47BA1" w14:textId="77777777" w:rsidTr="00774F3F">
        <w:tc>
          <w:tcPr>
            <w:tcW w:w="9210" w:type="dxa"/>
            <w:shd w:val="clear" w:color="auto" w:fill="auto"/>
          </w:tcPr>
          <w:p w14:paraId="3D38527F" w14:textId="77777777" w:rsidR="0039361A" w:rsidRDefault="0039361A" w:rsidP="008152E2">
            <w:pPr>
              <w:jc w:val="center"/>
              <w:rPr>
                <w:rFonts w:cs="Arial"/>
                <w:b/>
              </w:rPr>
            </w:pPr>
          </w:p>
          <w:p w14:paraId="49A59934" w14:textId="574B957E" w:rsidR="005970AD" w:rsidRPr="0039361A" w:rsidRDefault="008152E2" w:rsidP="0039361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DOBAV</w:t>
            </w:r>
            <w:r w:rsidR="005625B6">
              <w:rPr>
                <w:rFonts w:cs="Arial"/>
                <w:b/>
              </w:rPr>
              <w:t>A</w:t>
            </w:r>
            <w:r>
              <w:rPr>
                <w:rFonts w:cs="Arial"/>
                <w:b/>
              </w:rPr>
              <w:t xml:space="preserve"> ELEKTRIČNE ENERGIJE Z UPOŠTEVANJEM OKOLJSKIH VIDIKOV </w:t>
            </w:r>
          </w:p>
          <w:p w14:paraId="5A39BBE3" w14:textId="7DB5C1E3" w:rsidR="00774F3F" w:rsidRPr="001D7000" w:rsidRDefault="00774F3F" w:rsidP="00774F3F">
            <w:pPr>
              <w:rPr>
                <w:rFonts w:cs="Arial"/>
                <w:b/>
              </w:rPr>
            </w:pPr>
          </w:p>
        </w:tc>
      </w:tr>
    </w:tbl>
    <w:p w14:paraId="41C8F396" w14:textId="77777777" w:rsidR="000D305E" w:rsidRPr="008E036E" w:rsidRDefault="000D305E" w:rsidP="00317627">
      <w:pPr>
        <w:pStyle w:val="Glava"/>
        <w:rPr>
          <w:rFonts w:cs="Arial"/>
        </w:rPr>
      </w:pPr>
    </w:p>
    <w:p w14:paraId="72A3D3EC" w14:textId="77777777" w:rsidR="000D305E" w:rsidRPr="008E036E" w:rsidRDefault="000D305E" w:rsidP="00317627">
      <w:pPr>
        <w:pStyle w:val="Glava"/>
        <w:rPr>
          <w:rFonts w:cs="Arial"/>
        </w:rPr>
      </w:pPr>
    </w:p>
    <w:p w14:paraId="3D5E63AB" w14:textId="39EFEE8F" w:rsidR="00317627" w:rsidRPr="008E036E" w:rsidRDefault="00317627" w:rsidP="00317627">
      <w:pPr>
        <w:pStyle w:val="Glava"/>
        <w:rPr>
          <w:rFonts w:cs="Arial"/>
        </w:rPr>
      </w:pPr>
      <w:r w:rsidRPr="008E036E">
        <w:rPr>
          <w:rFonts w:cs="Arial"/>
        </w:rPr>
        <w:t xml:space="preserve">ki jo </w:t>
      </w:r>
      <w:r w:rsidR="00E0240E" w:rsidRPr="008E036E">
        <w:rPr>
          <w:rFonts w:cs="Arial"/>
        </w:rPr>
        <w:t>sklepa</w:t>
      </w:r>
      <w:r w:rsidR="00E0240E">
        <w:rPr>
          <w:rFonts w:cs="Arial"/>
        </w:rPr>
        <w:t>ta</w:t>
      </w:r>
    </w:p>
    <w:p w14:paraId="0D0B940D" w14:textId="77777777" w:rsidR="00317627" w:rsidRPr="008E036E" w:rsidRDefault="00317627" w:rsidP="00317627">
      <w:pPr>
        <w:pStyle w:val="Glava"/>
        <w:rPr>
          <w:rFonts w:cs="Arial"/>
        </w:rPr>
      </w:pPr>
    </w:p>
    <w:p w14:paraId="017D9BBF" w14:textId="0CC651E4" w:rsidR="00317627" w:rsidRPr="008E036E" w:rsidRDefault="00720A69" w:rsidP="00317627">
      <w:pPr>
        <w:rPr>
          <w:rFonts w:cs="Arial"/>
          <w:b/>
        </w:rPr>
      </w:pPr>
      <w:r>
        <w:rPr>
          <w:rFonts w:cs="Arial"/>
          <w:b/>
        </w:rPr>
        <w:t>KUPEC</w:t>
      </w:r>
      <w:r w:rsidR="00317627" w:rsidRPr="008E036E">
        <w:rPr>
          <w:rFonts w:cs="Arial"/>
          <w:b/>
        </w:rPr>
        <w:t>:</w:t>
      </w:r>
    </w:p>
    <w:p w14:paraId="40BEDF80" w14:textId="77777777" w:rsidR="00317627" w:rsidRPr="008E036E" w:rsidRDefault="00317627" w:rsidP="00317627">
      <w:pPr>
        <w:rPr>
          <w:rFonts w:cs="Arial"/>
        </w:rPr>
      </w:pPr>
      <w:r w:rsidRPr="008E036E">
        <w:rPr>
          <w:rFonts w:cs="Arial"/>
          <w:b/>
        </w:rPr>
        <w:t>Zavod Republike Slovenije za blagovne rezerve,</w:t>
      </w:r>
      <w:r w:rsidRPr="008E036E">
        <w:rPr>
          <w:rFonts w:cs="Arial"/>
        </w:rPr>
        <w:t xml:space="preserve"> Dunajska cesta 106, 1000 Ljubljana,</w:t>
      </w:r>
    </w:p>
    <w:p w14:paraId="1E261BC0" w14:textId="73D0D8C7" w:rsidR="00317627" w:rsidRPr="008152E2" w:rsidRDefault="00317627" w:rsidP="00317627">
      <w:pPr>
        <w:rPr>
          <w:rFonts w:cs="Arial"/>
        </w:rPr>
      </w:pPr>
      <w:r w:rsidRPr="008E036E">
        <w:rPr>
          <w:rFonts w:cs="Arial"/>
        </w:rPr>
        <w:t xml:space="preserve">ki ga zastopa </w:t>
      </w:r>
      <w:r w:rsidR="001D7000" w:rsidRPr="008152E2">
        <w:rPr>
          <w:rFonts w:cs="Arial"/>
        </w:rPr>
        <w:t xml:space="preserve">v. d. </w:t>
      </w:r>
      <w:r w:rsidR="00990592" w:rsidRPr="008152E2">
        <w:rPr>
          <w:rFonts w:cs="Arial"/>
        </w:rPr>
        <w:t>direktor</w:t>
      </w:r>
      <w:r w:rsidR="001D7000" w:rsidRPr="008152E2">
        <w:rPr>
          <w:rFonts w:cs="Arial"/>
        </w:rPr>
        <w:t>ja</w:t>
      </w:r>
      <w:r w:rsidR="004D39D4" w:rsidRPr="008152E2">
        <w:rPr>
          <w:rFonts w:cs="Arial"/>
        </w:rPr>
        <w:t xml:space="preserve"> </w:t>
      </w:r>
      <w:r w:rsidR="001D7000" w:rsidRPr="008152E2">
        <w:rPr>
          <w:rFonts w:cs="Arial"/>
        </w:rPr>
        <w:t>mag. Andrej KUŽNER</w:t>
      </w:r>
      <w:r w:rsidR="004D39D4" w:rsidRPr="008152E2">
        <w:rPr>
          <w:rFonts w:cs="Arial"/>
        </w:rPr>
        <w:t xml:space="preserve"> </w:t>
      </w:r>
    </w:p>
    <w:p w14:paraId="11CA494C" w14:textId="77777777" w:rsidR="00317627" w:rsidRDefault="00317627" w:rsidP="00317627">
      <w:pPr>
        <w:rPr>
          <w:rFonts w:cs="Arial"/>
        </w:rPr>
      </w:pPr>
      <w:r w:rsidRPr="008E036E">
        <w:rPr>
          <w:rFonts w:cs="Arial"/>
        </w:rPr>
        <w:t>ID za DDV: SI</w:t>
      </w:r>
      <w:r w:rsidR="004E0D3B">
        <w:rPr>
          <w:rFonts w:cs="Arial"/>
        </w:rPr>
        <w:t xml:space="preserve"> </w:t>
      </w:r>
      <w:r w:rsidRPr="008E036E">
        <w:rPr>
          <w:rFonts w:cs="Arial"/>
        </w:rPr>
        <w:t>34375848</w:t>
      </w:r>
    </w:p>
    <w:p w14:paraId="49A774B3" w14:textId="77777777" w:rsidR="00311636" w:rsidRPr="008E036E" w:rsidRDefault="00311636" w:rsidP="00317627">
      <w:pPr>
        <w:rPr>
          <w:rFonts w:cs="Arial"/>
        </w:rPr>
      </w:pPr>
      <w:r>
        <w:rPr>
          <w:rFonts w:cs="Arial"/>
        </w:rPr>
        <w:t>Matična številka: 5022959</w:t>
      </w:r>
    </w:p>
    <w:p w14:paraId="2B71692C" w14:textId="54695984" w:rsidR="00176072" w:rsidRPr="008E036E" w:rsidRDefault="00176072" w:rsidP="00176072">
      <w:pPr>
        <w:rPr>
          <w:rFonts w:cs="Arial"/>
        </w:rPr>
      </w:pPr>
      <w:r w:rsidRPr="008E036E">
        <w:rPr>
          <w:rFonts w:cs="Arial"/>
        </w:rPr>
        <w:t xml:space="preserve">(v nadaljevanju: </w:t>
      </w:r>
      <w:r w:rsidR="0080570F">
        <w:rPr>
          <w:rFonts w:cs="Arial"/>
        </w:rPr>
        <w:t>kupec</w:t>
      </w:r>
      <w:r w:rsidRPr="008E036E">
        <w:rPr>
          <w:rFonts w:cs="Arial"/>
        </w:rPr>
        <w:t>)</w:t>
      </w:r>
    </w:p>
    <w:p w14:paraId="0E27B00A" w14:textId="77777777" w:rsidR="00317627" w:rsidRPr="008E036E" w:rsidRDefault="00317627" w:rsidP="00317627">
      <w:pPr>
        <w:rPr>
          <w:rFonts w:cs="Arial"/>
        </w:rPr>
      </w:pPr>
    </w:p>
    <w:p w14:paraId="6A47DCA4" w14:textId="77777777" w:rsidR="00B32849" w:rsidRPr="004E0D3B" w:rsidRDefault="00E572CC" w:rsidP="00B32849">
      <w:pPr>
        <w:rPr>
          <w:rFonts w:cs="Arial"/>
          <w:b/>
        </w:rPr>
      </w:pPr>
      <w:r w:rsidRPr="004E0D3B">
        <w:rPr>
          <w:rFonts w:cs="Arial"/>
        </w:rPr>
        <w:t>i</w:t>
      </w:r>
      <w:r w:rsidR="00317627" w:rsidRPr="004E0D3B">
        <w:rPr>
          <w:rFonts w:cs="Arial"/>
        </w:rPr>
        <w:t>n</w:t>
      </w:r>
      <w:r w:rsidR="00B32849" w:rsidRPr="004E0D3B">
        <w:rPr>
          <w:rFonts w:cs="Arial"/>
          <w:b/>
        </w:rPr>
        <w:t xml:space="preserve"> </w:t>
      </w:r>
    </w:p>
    <w:p w14:paraId="60061E4C" w14:textId="77777777" w:rsidR="00176072" w:rsidRPr="008E036E" w:rsidRDefault="00176072" w:rsidP="00317627">
      <w:pPr>
        <w:rPr>
          <w:rFonts w:cs="Arial"/>
        </w:rPr>
      </w:pPr>
    </w:p>
    <w:p w14:paraId="2B283B81" w14:textId="6888F4D8" w:rsidR="00317627" w:rsidRPr="008E036E" w:rsidRDefault="008152E2" w:rsidP="00317627">
      <w:pPr>
        <w:rPr>
          <w:rFonts w:cs="Arial"/>
        </w:rPr>
      </w:pPr>
      <w:r>
        <w:rPr>
          <w:rFonts w:cs="Arial"/>
          <w:b/>
        </w:rPr>
        <w:t>DOBAVITELJ</w:t>
      </w:r>
      <w:r w:rsidR="00317627" w:rsidRPr="008E036E">
        <w:rPr>
          <w:rFonts w:cs="Arial"/>
          <w:b/>
        </w:rPr>
        <w:t>:</w:t>
      </w:r>
    </w:p>
    <w:p w14:paraId="293D1F42" w14:textId="77777777" w:rsidR="00317627" w:rsidRPr="008E036E" w:rsidRDefault="00317627" w:rsidP="00317627">
      <w:pPr>
        <w:rPr>
          <w:rFonts w:cs="Arial"/>
        </w:rPr>
      </w:pPr>
      <w:r w:rsidRPr="008E036E">
        <w:rPr>
          <w:rFonts w:cs="Arial"/>
        </w:rPr>
        <w:t>………………………………………………</w:t>
      </w:r>
    </w:p>
    <w:p w14:paraId="57EE330D" w14:textId="77777777" w:rsidR="00317627" w:rsidRPr="008E036E" w:rsidRDefault="00317627" w:rsidP="00317627">
      <w:pPr>
        <w:rPr>
          <w:rFonts w:cs="Arial"/>
        </w:rPr>
      </w:pPr>
      <w:r w:rsidRPr="008E036E">
        <w:rPr>
          <w:rFonts w:cs="Arial"/>
        </w:rPr>
        <w:t>k</w:t>
      </w:r>
      <w:r w:rsidR="004E0D3B">
        <w:rPr>
          <w:rFonts w:cs="Arial"/>
        </w:rPr>
        <w:t>i ga zastopa direktor  ……………………</w:t>
      </w:r>
    </w:p>
    <w:p w14:paraId="0445774C" w14:textId="77777777" w:rsidR="00317627" w:rsidRDefault="00317627" w:rsidP="00317627">
      <w:pPr>
        <w:rPr>
          <w:rFonts w:cs="Arial"/>
        </w:rPr>
      </w:pPr>
      <w:r w:rsidRPr="008E036E">
        <w:rPr>
          <w:rFonts w:cs="Arial"/>
        </w:rPr>
        <w:t xml:space="preserve">ID za DDV: SI </w:t>
      </w:r>
      <w:r w:rsidR="004E0D3B">
        <w:rPr>
          <w:rFonts w:cs="Arial"/>
        </w:rPr>
        <w:t xml:space="preserve"> </w:t>
      </w:r>
      <w:r w:rsidRPr="008E036E">
        <w:rPr>
          <w:rFonts w:cs="Arial"/>
        </w:rPr>
        <w:t>…………………………….</w:t>
      </w:r>
    </w:p>
    <w:p w14:paraId="1A3AD086" w14:textId="77777777" w:rsidR="00311636" w:rsidRPr="008E036E" w:rsidRDefault="00311636" w:rsidP="00317627">
      <w:pPr>
        <w:rPr>
          <w:rFonts w:cs="Arial"/>
        </w:rPr>
      </w:pPr>
      <w:r>
        <w:rPr>
          <w:rFonts w:cs="Arial"/>
        </w:rPr>
        <w:t>Matična številka:…………………………...</w:t>
      </w:r>
    </w:p>
    <w:p w14:paraId="6DCF8DA8" w14:textId="1024A4E4" w:rsidR="00317627" w:rsidRPr="008E036E" w:rsidRDefault="00317627" w:rsidP="00317627">
      <w:pPr>
        <w:rPr>
          <w:rFonts w:cs="Arial"/>
        </w:rPr>
      </w:pPr>
      <w:r w:rsidRPr="008E036E">
        <w:rPr>
          <w:rFonts w:cs="Arial"/>
        </w:rPr>
        <w:t xml:space="preserve">(v nadaljevanju: </w:t>
      </w:r>
      <w:r w:rsidR="008152E2">
        <w:rPr>
          <w:rFonts w:cs="Arial"/>
        </w:rPr>
        <w:t>dobavitelj</w:t>
      </w:r>
      <w:r w:rsidRPr="008E036E">
        <w:rPr>
          <w:rFonts w:cs="Arial"/>
        </w:rPr>
        <w:t>)</w:t>
      </w:r>
    </w:p>
    <w:p w14:paraId="62867063" w14:textId="77777777" w:rsidR="00346BC8" w:rsidRPr="00D33ACD" w:rsidRDefault="00317627" w:rsidP="00317627">
      <w:pPr>
        <w:rPr>
          <w:rFonts w:cs="Arial"/>
        </w:rPr>
        <w:sectPr w:rsidR="00346BC8" w:rsidRPr="00D33ACD" w:rsidSect="00800DA1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8E036E">
        <w:rPr>
          <w:rFonts w:cs="Arial"/>
        </w:rPr>
        <w:t>kot sledi:</w:t>
      </w:r>
    </w:p>
    <w:sdt>
      <w:sdtPr>
        <w:rPr>
          <w:rFonts w:ascii="Arial" w:eastAsia="Times New Roman" w:hAnsi="Arial" w:cs="Times New Roman"/>
          <w:b w:val="0"/>
          <w:bCs w:val="0"/>
          <w:color w:val="auto"/>
          <w:sz w:val="22"/>
          <w:szCs w:val="22"/>
        </w:rPr>
        <w:id w:val="711842468"/>
        <w:docPartObj>
          <w:docPartGallery w:val="Table of Contents"/>
          <w:docPartUnique/>
        </w:docPartObj>
      </w:sdtPr>
      <w:sdtEndPr/>
      <w:sdtContent>
        <w:p w14:paraId="1DB89390" w14:textId="77777777" w:rsidR="00F3514D" w:rsidRPr="008E036E" w:rsidRDefault="00F3514D">
          <w:pPr>
            <w:pStyle w:val="NaslovTOC"/>
          </w:pPr>
          <w:r w:rsidRPr="008E036E">
            <w:t>Vsebina</w:t>
          </w:r>
        </w:p>
        <w:p w14:paraId="550A6081" w14:textId="2C2CB99D" w:rsidR="008848B6" w:rsidRDefault="00F3514D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r w:rsidRPr="00A44A99">
            <w:fldChar w:fldCharType="begin"/>
          </w:r>
          <w:r w:rsidRPr="00A44A99">
            <w:instrText xml:space="preserve"> TOC \o "1-3" \h \z \u </w:instrText>
          </w:r>
          <w:r w:rsidRPr="00A44A99">
            <w:fldChar w:fldCharType="separate"/>
          </w:r>
          <w:hyperlink w:anchor="_Toc102570410" w:history="1">
            <w:r w:rsidR="008848B6" w:rsidRPr="008C39B3">
              <w:rPr>
                <w:rStyle w:val="Hiperpovezava"/>
                <w:noProof/>
              </w:rPr>
              <w:t>UVODNA DOLOČILA</w:t>
            </w:r>
            <w:r w:rsidR="008848B6">
              <w:rPr>
                <w:noProof/>
                <w:webHidden/>
              </w:rPr>
              <w:tab/>
            </w:r>
            <w:r w:rsidR="008848B6">
              <w:rPr>
                <w:noProof/>
                <w:webHidden/>
              </w:rPr>
              <w:fldChar w:fldCharType="begin"/>
            </w:r>
            <w:r w:rsidR="008848B6">
              <w:rPr>
                <w:noProof/>
                <w:webHidden/>
              </w:rPr>
              <w:instrText xml:space="preserve"> PAGEREF _Toc102570410 \h </w:instrText>
            </w:r>
            <w:r w:rsidR="008848B6">
              <w:rPr>
                <w:noProof/>
                <w:webHidden/>
              </w:rPr>
            </w:r>
            <w:r w:rsidR="008848B6">
              <w:rPr>
                <w:noProof/>
                <w:webHidden/>
              </w:rPr>
              <w:fldChar w:fldCharType="separate"/>
            </w:r>
            <w:r w:rsidR="008848B6">
              <w:rPr>
                <w:noProof/>
                <w:webHidden/>
              </w:rPr>
              <w:t>3</w:t>
            </w:r>
            <w:r w:rsidR="008848B6">
              <w:rPr>
                <w:noProof/>
                <w:webHidden/>
              </w:rPr>
              <w:fldChar w:fldCharType="end"/>
            </w:r>
          </w:hyperlink>
        </w:p>
        <w:p w14:paraId="0A25294E" w14:textId="17467056" w:rsidR="008848B6" w:rsidRDefault="008848B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02570411" w:history="1">
            <w:r w:rsidRPr="008C39B3">
              <w:rPr>
                <w:rStyle w:val="Hiperpovezava"/>
                <w:noProof/>
              </w:rPr>
              <w:t>SPLOŠNE DOLOČBE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_Toc102570411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AE5327" w14:textId="17D265B7" w:rsidR="008848B6" w:rsidRDefault="008848B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02570412" w:history="1">
            <w:r w:rsidRPr="008C39B3">
              <w:rPr>
                <w:rStyle w:val="Hiperpovezava"/>
                <w:noProof/>
              </w:rPr>
              <w:t>PREDMET POGODBE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_Toc102570412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  <w:bookmarkStart w:id="0" w:name="_GoBack"/>
          <w:bookmarkEnd w:id="0"/>
        </w:p>
        <w:p w14:paraId="10B8D364" w14:textId="53296144" w:rsidR="008848B6" w:rsidRDefault="008848B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02570413" w:history="1">
            <w:r w:rsidRPr="008C39B3">
              <w:rPr>
                <w:rStyle w:val="Hiperpovezava"/>
                <w:noProof/>
              </w:rPr>
              <w:t>PODIZVAJALCI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_Toc102570413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925D1A" w14:textId="183B4CF6" w:rsidR="008848B6" w:rsidRDefault="008848B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02570414" w:history="1">
            <w:r w:rsidRPr="008C39B3">
              <w:rPr>
                <w:rStyle w:val="Hiperpovezava"/>
                <w:noProof/>
              </w:rPr>
              <w:t>POGODBENA VREDNOST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_Toc102570414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0A63A6" w14:textId="58BAB1D4" w:rsidR="008848B6" w:rsidRDefault="008848B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02570415" w:history="1">
            <w:r w:rsidRPr="008C39B3">
              <w:rPr>
                <w:rStyle w:val="Hiperpovezava"/>
                <w:noProof/>
              </w:rPr>
              <w:t>VELJAVNOST POGODBE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_Toc102570415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9D896F" w14:textId="2C3512E6" w:rsidR="008848B6" w:rsidRDefault="008848B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02570416" w:history="1">
            <w:r w:rsidRPr="008C39B3">
              <w:rPr>
                <w:rStyle w:val="Hiperpovezava"/>
                <w:noProof/>
              </w:rPr>
              <w:t>LOKACIJE OZ. MERILNA MESTA DOBAVE ELEKTRIČNE ENERGIJE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_Toc102570416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AE2EA9" w14:textId="51649917" w:rsidR="008848B6" w:rsidRDefault="008848B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02570417" w:history="1">
            <w:r w:rsidRPr="008C39B3">
              <w:rPr>
                <w:rStyle w:val="Hiperpovezava"/>
                <w:noProof/>
              </w:rPr>
              <w:t>OKOLJSKE ZAHTEVE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_Toc102570417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40B9DF" w14:textId="2F6CCA82" w:rsidR="008848B6" w:rsidRDefault="008848B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02570418" w:history="1">
            <w:r w:rsidRPr="008C39B3">
              <w:rPr>
                <w:rStyle w:val="Hiperpovezava"/>
                <w:noProof/>
              </w:rPr>
              <w:t>ROK IN NAČIN DOBAVE ELEKTRIČNE ENERGIJE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_Toc102570418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278DDB" w14:textId="0649553B" w:rsidR="008848B6" w:rsidRDefault="008848B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02570419" w:history="1">
            <w:r w:rsidRPr="008C39B3">
              <w:rPr>
                <w:rStyle w:val="Hiperpovezava"/>
                <w:noProof/>
              </w:rPr>
              <w:t>OBRAČUN ELEKTRIČNE ENERGIJE IN PLAČILNI POGOJI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_Toc102570419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79EF57" w14:textId="22BC9C5A" w:rsidR="008848B6" w:rsidRDefault="008848B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02570420" w:history="1">
            <w:r w:rsidRPr="008C39B3">
              <w:rPr>
                <w:rStyle w:val="Hiperpovezava"/>
                <w:noProof/>
              </w:rPr>
              <w:t>OBVEZNOSTI KUPCA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_Toc102570420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DF9BD8" w14:textId="44D8DD87" w:rsidR="008848B6" w:rsidRDefault="008848B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02570421" w:history="1">
            <w:r w:rsidRPr="008C39B3">
              <w:rPr>
                <w:rStyle w:val="Hiperpovezava"/>
                <w:noProof/>
              </w:rPr>
              <w:t>OBVEZNOSTI DOBAVITELJA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_Toc102570421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6A9300" w14:textId="6DB5E075" w:rsidR="008848B6" w:rsidRDefault="008848B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02570422" w:history="1">
            <w:r w:rsidRPr="008848B6">
              <w:rPr>
                <w:rStyle w:val="Hiperpovezava"/>
                <w:noProof/>
              </w:rPr>
              <w:t>POGODBENA KAZEN ZARADI NEIZPOLNITVE POGODBENIH OBVEZNOSTI</w:t>
            </w:r>
            <w:r w:rsidRPr="008848B6">
              <w:rPr>
                <w:noProof/>
                <w:webHidden/>
              </w:rPr>
              <w:tab/>
            </w:r>
            <w:r w:rsidRPr="008848B6">
              <w:rPr>
                <w:noProof/>
                <w:webHidden/>
              </w:rPr>
              <w:fldChar w:fldCharType="begin"/>
            </w:r>
            <w:r w:rsidRPr="008848B6">
              <w:rPr>
                <w:noProof/>
                <w:webHidden/>
              </w:rPr>
              <w:instrText xml:space="preserve"> PAGEREF _Toc102570422 \h </w:instrText>
            </w:r>
            <w:r w:rsidRPr="008848B6">
              <w:rPr>
                <w:noProof/>
                <w:webHidden/>
              </w:rPr>
            </w:r>
            <w:r w:rsidRPr="008848B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Pr="008848B6">
              <w:rPr>
                <w:noProof/>
                <w:webHidden/>
              </w:rPr>
              <w:fldChar w:fldCharType="end"/>
            </w:r>
          </w:hyperlink>
        </w:p>
        <w:p w14:paraId="79961F45" w14:textId="066B8737" w:rsidR="008848B6" w:rsidRDefault="008848B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02570423" w:history="1">
            <w:r w:rsidRPr="008C39B3">
              <w:rPr>
                <w:rStyle w:val="Hiperpovezava"/>
                <w:noProof/>
              </w:rPr>
              <w:t>POVRNITEV ŠKODE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_Toc102570423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3A83B8" w14:textId="310E4368" w:rsidR="008848B6" w:rsidRDefault="008848B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02570424" w:history="1">
            <w:r w:rsidRPr="008C39B3">
              <w:rPr>
                <w:rStyle w:val="Hiperpovezava"/>
                <w:noProof/>
              </w:rPr>
              <w:t>SKRBNIKI POGODBE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_Toc102570424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DBE1D0" w14:textId="3163C410" w:rsidR="008848B6" w:rsidRDefault="008848B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02570425" w:history="1">
            <w:r w:rsidRPr="008C39B3">
              <w:rPr>
                <w:rStyle w:val="Hiperpovezava"/>
                <w:noProof/>
              </w:rPr>
              <w:t>POSLOVNA SKRIVNOST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_Toc102570425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72DCB3" w14:textId="5A808877" w:rsidR="008848B6" w:rsidRDefault="008848B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02570426" w:history="1">
            <w:r w:rsidRPr="008C39B3">
              <w:rPr>
                <w:rStyle w:val="Hiperpovezava"/>
                <w:noProof/>
              </w:rPr>
              <w:t>ODSTOP OD POGODBE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_Toc102570426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89ADB2" w14:textId="6F5C5561" w:rsidR="008848B6" w:rsidRDefault="008848B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02570427" w:history="1">
            <w:r w:rsidRPr="008C39B3">
              <w:rPr>
                <w:rStyle w:val="Hiperpovezava"/>
                <w:noProof/>
              </w:rPr>
              <w:t>PROTIKORUPCIJSKA KLAVZULA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_Toc102570427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D96A5E" w14:textId="0EB18E71" w:rsidR="008848B6" w:rsidRDefault="008848B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02570428" w:history="1">
            <w:r w:rsidRPr="008C39B3">
              <w:rPr>
                <w:rStyle w:val="Hiperpovezava"/>
                <w:noProof/>
              </w:rPr>
              <w:t>RAZVEZNI POGOJ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_Toc102570428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D276C8" w14:textId="6B40CF72" w:rsidR="008848B6" w:rsidRDefault="008848B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02570429" w:history="1">
            <w:r w:rsidRPr="008C39B3">
              <w:rPr>
                <w:rStyle w:val="Hiperpovezava"/>
                <w:noProof/>
              </w:rPr>
              <w:t>PREHODNA IN KONČNA DOLOČILA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_Toc102570429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EAFD9C" w14:textId="125153D9" w:rsidR="00F3514D" w:rsidRPr="008E036E" w:rsidRDefault="00F3514D">
          <w:r w:rsidRPr="00A44A99">
            <w:rPr>
              <w:b/>
              <w:bCs/>
            </w:rPr>
            <w:fldChar w:fldCharType="end"/>
          </w:r>
        </w:p>
      </w:sdtContent>
    </w:sdt>
    <w:p w14:paraId="4B94D5A5" w14:textId="77777777" w:rsidR="00346BC8" w:rsidRDefault="00346BC8">
      <w:pPr>
        <w:jc w:val="left"/>
        <w:rPr>
          <w:b/>
          <w:bCs/>
          <w:kern w:val="32"/>
          <w:sz w:val="24"/>
          <w:szCs w:val="24"/>
        </w:rPr>
      </w:pPr>
      <w:r>
        <w:rPr>
          <w:szCs w:val="24"/>
        </w:rPr>
        <w:br w:type="page"/>
      </w:r>
    </w:p>
    <w:p w14:paraId="149ED8C3" w14:textId="29167096" w:rsidR="00A9445B" w:rsidRDefault="00A9445B" w:rsidP="00A9445B">
      <w:pPr>
        <w:pStyle w:val="Naslov1"/>
        <w:rPr>
          <w:szCs w:val="24"/>
        </w:rPr>
      </w:pPr>
      <w:bookmarkStart w:id="1" w:name="_Toc102570410"/>
      <w:r>
        <w:rPr>
          <w:szCs w:val="24"/>
        </w:rPr>
        <w:lastRenderedPageBreak/>
        <w:t>UVODNA DOLOČILA</w:t>
      </w:r>
      <w:bookmarkEnd w:id="1"/>
    </w:p>
    <w:p w14:paraId="5CEA0501" w14:textId="77777777" w:rsidR="00E23266" w:rsidRPr="00E23266" w:rsidRDefault="00E23266" w:rsidP="00E23266"/>
    <w:p w14:paraId="38E62454" w14:textId="77777777" w:rsidR="00A9445B" w:rsidRPr="008E036E" w:rsidRDefault="00A9445B" w:rsidP="00AF359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8E036E">
        <w:rPr>
          <w:rFonts w:asciiTheme="minorHAnsi" w:hAnsiTheme="minorHAnsi" w:cstheme="minorHAnsi"/>
          <w:b/>
        </w:rPr>
        <w:t>člen</w:t>
      </w:r>
    </w:p>
    <w:p w14:paraId="1EF4E3E6" w14:textId="6B990651" w:rsidR="00A9445B" w:rsidRPr="00EE2F8E" w:rsidRDefault="00A9445B" w:rsidP="00EE2F8E">
      <w:pPr>
        <w:rPr>
          <w:b/>
        </w:rPr>
      </w:pPr>
      <w:r w:rsidRPr="00EE2F8E">
        <w:t>Pogodben</w:t>
      </w:r>
      <w:r w:rsidR="00C92BB1">
        <w:t>i</w:t>
      </w:r>
      <w:r w:rsidRPr="00EE2F8E">
        <w:t xml:space="preserve"> strank</w:t>
      </w:r>
      <w:r w:rsidR="00C92BB1">
        <w:t>i</w:t>
      </w:r>
      <w:r w:rsidRPr="00EE2F8E">
        <w:t xml:space="preserve"> uvodoma ugotavljata:</w:t>
      </w:r>
    </w:p>
    <w:p w14:paraId="6510FD7C" w14:textId="5BB61F0E" w:rsidR="00DC3EAC" w:rsidRPr="00EE2F8E" w:rsidRDefault="00DC3EAC" w:rsidP="008152E2">
      <w:pPr>
        <w:pStyle w:val="Odstavekseznama"/>
        <w:widowControl w:val="0"/>
        <w:numPr>
          <w:ilvl w:val="0"/>
          <w:numId w:val="4"/>
        </w:numPr>
        <w:rPr>
          <w:rFonts w:ascii="Arial" w:hAnsi="Arial" w:cs="Arial"/>
        </w:rPr>
      </w:pPr>
      <w:r w:rsidRPr="4058A96E">
        <w:rPr>
          <w:rFonts w:ascii="Arial" w:hAnsi="Arial" w:cs="Arial"/>
        </w:rPr>
        <w:t xml:space="preserve">da je </w:t>
      </w:r>
      <w:r w:rsidR="00720A69">
        <w:rPr>
          <w:rFonts w:ascii="Arial" w:hAnsi="Arial" w:cs="Arial"/>
        </w:rPr>
        <w:t>kupec</w:t>
      </w:r>
      <w:r w:rsidRPr="4058A96E">
        <w:rPr>
          <w:rFonts w:ascii="Arial" w:hAnsi="Arial" w:cs="Arial"/>
        </w:rPr>
        <w:t xml:space="preserve"> objavil javno naročilo za oddajo naročila </w:t>
      </w:r>
      <w:r>
        <w:rPr>
          <w:rFonts w:ascii="Arial" w:hAnsi="Arial" w:cs="Arial"/>
        </w:rPr>
        <w:t>blaga</w:t>
      </w:r>
      <w:r w:rsidRPr="4058A96E">
        <w:rPr>
          <w:rFonts w:ascii="Arial" w:hAnsi="Arial" w:cs="Arial"/>
        </w:rPr>
        <w:t xml:space="preserve"> </w:t>
      </w:r>
      <w:r w:rsidRPr="008367E1">
        <w:rPr>
          <w:rFonts w:ascii="Arial" w:hAnsi="Arial" w:cs="Arial"/>
        </w:rPr>
        <w:t xml:space="preserve">po </w:t>
      </w:r>
      <w:r w:rsidR="0039361A">
        <w:rPr>
          <w:rFonts w:ascii="Arial" w:hAnsi="Arial" w:cs="Arial"/>
        </w:rPr>
        <w:t xml:space="preserve">omejenem postopku z vzpostavitvijo dinamičnega nabavnega sistema za </w:t>
      </w:r>
      <w:r w:rsidRPr="4058A96E">
        <w:rPr>
          <w:rFonts w:ascii="Arial" w:hAnsi="Arial" w:cs="Arial"/>
        </w:rPr>
        <w:t>»</w:t>
      </w:r>
      <w:r w:rsidR="008152E2" w:rsidRPr="008152E2">
        <w:rPr>
          <w:rFonts w:ascii="Arial" w:hAnsi="Arial" w:cs="Arial"/>
        </w:rPr>
        <w:t xml:space="preserve">Dobavo električne energije z upoštevanjem </w:t>
      </w:r>
      <w:proofErr w:type="spellStart"/>
      <w:r w:rsidR="008152E2" w:rsidRPr="008152E2">
        <w:rPr>
          <w:rFonts w:ascii="Arial" w:hAnsi="Arial" w:cs="Arial"/>
        </w:rPr>
        <w:t>okoljskih</w:t>
      </w:r>
      <w:proofErr w:type="spellEnd"/>
      <w:r w:rsidR="008152E2" w:rsidRPr="008152E2">
        <w:rPr>
          <w:rFonts w:ascii="Arial" w:hAnsi="Arial" w:cs="Arial"/>
        </w:rPr>
        <w:t xml:space="preserve"> vidikov za </w:t>
      </w:r>
      <w:r w:rsidR="0039361A">
        <w:rPr>
          <w:rFonts w:ascii="Arial" w:hAnsi="Arial" w:cs="Arial"/>
        </w:rPr>
        <w:t>obdobje 4 let z možnostjo podaljšanja obdobja</w:t>
      </w:r>
      <w:r w:rsidRPr="4058A96E">
        <w:rPr>
          <w:rFonts w:ascii="Arial" w:hAnsi="Arial" w:cs="Arial"/>
        </w:rPr>
        <w:t>«, ki je bilo objavljeno na Portalu javnih naročil pod št. ……………….. z dne ……………..</w:t>
      </w:r>
      <w:r>
        <w:rPr>
          <w:rFonts w:ascii="Arial" w:hAnsi="Arial" w:cs="Arial"/>
        </w:rPr>
        <w:t xml:space="preserve"> in v Uradnem listu EU pod št……….. z dne …………</w:t>
      </w:r>
      <w:r w:rsidRPr="4058A96E">
        <w:rPr>
          <w:rFonts w:ascii="Arial" w:hAnsi="Arial" w:cs="Arial"/>
        </w:rPr>
        <w:t xml:space="preserve">; </w:t>
      </w:r>
    </w:p>
    <w:p w14:paraId="6F3AB3C2" w14:textId="49B550A2" w:rsidR="00A9445B" w:rsidRPr="008848B6" w:rsidRDefault="00B61D7C" w:rsidP="00DB286D">
      <w:pPr>
        <w:pStyle w:val="Odstavekseznama"/>
        <w:widowControl w:val="0"/>
        <w:numPr>
          <w:ilvl w:val="0"/>
          <w:numId w:val="4"/>
        </w:numPr>
        <w:rPr>
          <w:rFonts w:ascii="Arial" w:hAnsi="Arial" w:cs="Arial"/>
        </w:rPr>
      </w:pPr>
      <w:r w:rsidRPr="4698246E">
        <w:rPr>
          <w:rFonts w:ascii="Arial" w:hAnsi="Arial" w:cs="Arial"/>
        </w:rPr>
        <w:t>da se dokumentacija</w:t>
      </w:r>
      <w:r w:rsidR="00562463">
        <w:rPr>
          <w:rFonts w:ascii="Arial" w:hAnsi="Arial" w:cs="Arial"/>
        </w:rPr>
        <w:t xml:space="preserve"> za 1. fazo postopka</w:t>
      </w:r>
      <w:r w:rsidR="00A9445B" w:rsidRPr="4698246E">
        <w:rPr>
          <w:rFonts w:ascii="Arial" w:hAnsi="Arial" w:cs="Arial"/>
        </w:rPr>
        <w:t xml:space="preserve"> </w:t>
      </w:r>
      <w:r w:rsidR="002370DC" w:rsidRPr="002370DC">
        <w:rPr>
          <w:rFonts w:ascii="Arial" w:hAnsi="Arial" w:cs="Arial"/>
        </w:rPr>
        <w:t>v zvezi z oddajo javnega naročila</w:t>
      </w:r>
      <w:r w:rsidR="00562463">
        <w:rPr>
          <w:rFonts w:ascii="Arial" w:hAnsi="Arial" w:cs="Arial"/>
        </w:rPr>
        <w:t xml:space="preserve"> </w:t>
      </w:r>
      <w:r w:rsidR="005625B6">
        <w:rPr>
          <w:rFonts w:ascii="Arial" w:hAnsi="Arial" w:cs="Arial"/>
        </w:rPr>
        <w:t xml:space="preserve"> </w:t>
      </w:r>
      <w:r w:rsidR="00720A69">
        <w:rPr>
          <w:rFonts w:ascii="Arial" w:hAnsi="Arial" w:cs="Arial"/>
        </w:rPr>
        <w:t>kupca</w:t>
      </w:r>
      <w:r w:rsidR="00A9445B" w:rsidRPr="4698246E">
        <w:rPr>
          <w:rFonts w:ascii="Arial" w:hAnsi="Arial" w:cs="Arial"/>
        </w:rPr>
        <w:t xml:space="preserve"> </w:t>
      </w:r>
      <w:r w:rsidRPr="4698246E">
        <w:rPr>
          <w:rFonts w:ascii="Arial" w:hAnsi="Arial" w:cs="Arial"/>
        </w:rPr>
        <w:t xml:space="preserve">vodi </w:t>
      </w:r>
      <w:r w:rsidRPr="008848B6">
        <w:rPr>
          <w:rFonts w:ascii="Arial" w:hAnsi="Arial" w:cs="Arial"/>
        </w:rPr>
        <w:t>pod št</w:t>
      </w:r>
      <w:r w:rsidR="005625B6" w:rsidRPr="008848B6">
        <w:rPr>
          <w:rFonts w:ascii="Arial" w:hAnsi="Arial" w:cs="Arial"/>
        </w:rPr>
        <w:t>.</w:t>
      </w:r>
      <w:r w:rsidRPr="008848B6">
        <w:rPr>
          <w:rFonts w:ascii="Arial" w:hAnsi="Arial" w:cs="Arial"/>
        </w:rPr>
        <w:t>:</w:t>
      </w:r>
      <w:r w:rsidR="00A9445B" w:rsidRPr="008848B6">
        <w:rPr>
          <w:rFonts w:ascii="Arial" w:hAnsi="Arial" w:cs="Arial"/>
        </w:rPr>
        <w:t xml:space="preserve"> </w:t>
      </w:r>
      <w:r w:rsidR="008848B6" w:rsidRPr="008848B6">
        <w:rPr>
          <w:rFonts w:ascii="Arial" w:eastAsia="Times New Roman" w:hAnsi="Arial" w:cs="Arial"/>
          <w:lang w:eastAsia="sl-SI"/>
        </w:rPr>
        <w:t>4301-0008/2022-2</w:t>
      </w:r>
      <w:r w:rsidR="00DB286D" w:rsidRPr="008848B6">
        <w:rPr>
          <w:rFonts w:ascii="Arial" w:hAnsi="Arial" w:cs="Arial"/>
        </w:rPr>
        <w:t xml:space="preserve"> </w:t>
      </w:r>
      <w:r w:rsidR="00A9445B" w:rsidRPr="008848B6">
        <w:rPr>
          <w:rFonts w:ascii="Arial" w:hAnsi="Arial" w:cs="Arial"/>
        </w:rPr>
        <w:t>(št.</w:t>
      </w:r>
      <w:r w:rsidR="00076418" w:rsidRPr="008848B6">
        <w:rPr>
          <w:rFonts w:ascii="Arial" w:hAnsi="Arial" w:cs="Arial"/>
        </w:rPr>
        <w:t xml:space="preserve"> </w:t>
      </w:r>
      <w:r w:rsidR="00A9445B" w:rsidRPr="008848B6">
        <w:rPr>
          <w:rFonts w:ascii="Arial" w:hAnsi="Arial" w:cs="Arial"/>
        </w:rPr>
        <w:t>JN</w:t>
      </w:r>
      <w:r w:rsidR="008367E1" w:rsidRPr="008848B6">
        <w:rPr>
          <w:rFonts w:ascii="Arial" w:hAnsi="Arial" w:cs="Arial"/>
        </w:rPr>
        <w:t xml:space="preserve"> BR</w:t>
      </w:r>
      <w:r w:rsidR="00A9445B" w:rsidRPr="008848B6">
        <w:rPr>
          <w:rFonts w:ascii="Arial" w:hAnsi="Arial" w:cs="Arial"/>
        </w:rPr>
        <w:t xml:space="preserve">: </w:t>
      </w:r>
      <w:r w:rsidR="008848B6" w:rsidRPr="008848B6">
        <w:rPr>
          <w:rFonts w:ascii="Arial" w:hAnsi="Arial" w:cs="Arial"/>
        </w:rPr>
        <w:t>2022-192</w:t>
      </w:r>
      <w:r w:rsidR="008848B6" w:rsidRPr="008848B6">
        <w:rPr>
          <w:rFonts w:ascii="Arial" w:hAnsi="Arial" w:cs="Arial"/>
        </w:rPr>
        <w:t xml:space="preserve">; </w:t>
      </w:r>
      <w:r w:rsidR="002370DC" w:rsidRPr="008848B6">
        <w:rPr>
          <w:rFonts w:ascii="Arial" w:hAnsi="Arial" w:cs="Arial"/>
        </w:rPr>
        <w:t>v nadaljevanju: razpisna dokumentacija</w:t>
      </w:r>
      <w:r w:rsidR="00A9445B" w:rsidRPr="008848B6">
        <w:rPr>
          <w:rFonts w:ascii="Arial" w:hAnsi="Arial" w:cs="Arial"/>
        </w:rPr>
        <w:t>)</w:t>
      </w:r>
      <w:r w:rsidR="008E66BB" w:rsidRPr="008848B6">
        <w:rPr>
          <w:rFonts w:ascii="Arial" w:hAnsi="Arial" w:cs="Arial"/>
        </w:rPr>
        <w:t>;</w:t>
      </w:r>
    </w:p>
    <w:p w14:paraId="3376D4D2" w14:textId="77777777" w:rsidR="0039361A" w:rsidRDefault="00914495" w:rsidP="00AF3594">
      <w:pPr>
        <w:pStyle w:val="Odstavekseznama"/>
        <w:widowControl w:val="0"/>
        <w:numPr>
          <w:ilvl w:val="0"/>
          <w:numId w:val="4"/>
        </w:numPr>
        <w:rPr>
          <w:rFonts w:ascii="Arial" w:hAnsi="Arial" w:cs="Arial"/>
        </w:rPr>
      </w:pPr>
      <w:r w:rsidRPr="00EE2F8E">
        <w:rPr>
          <w:rFonts w:ascii="Arial" w:hAnsi="Arial" w:cs="Arial"/>
        </w:rPr>
        <w:t xml:space="preserve">da </w:t>
      </w:r>
      <w:r w:rsidR="0039361A">
        <w:rPr>
          <w:rFonts w:ascii="Arial" w:hAnsi="Arial" w:cs="Arial"/>
        </w:rPr>
        <w:t>je bil dobavitelj z odločitvijo št.: ………….. uvrščen v katalog ponudnikov;</w:t>
      </w:r>
    </w:p>
    <w:p w14:paraId="46FEA85F" w14:textId="06E1CD17" w:rsidR="00914495" w:rsidRPr="00EE2F8E" w:rsidRDefault="0039361A" w:rsidP="00AF3594">
      <w:pPr>
        <w:pStyle w:val="Odstavekseznama"/>
        <w:widowControl w:val="0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da je dobavitelj dne …….. predložil ponudbo na podlagi povabila za oddajo posameznega naročila</w:t>
      </w:r>
      <w:r w:rsidR="005625B6">
        <w:rPr>
          <w:rFonts w:ascii="Arial" w:hAnsi="Arial" w:cs="Arial"/>
        </w:rPr>
        <w:t>, št.:………</w:t>
      </w:r>
      <w:r w:rsidR="008E66BB">
        <w:rPr>
          <w:rFonts w:ascii="Arial" w:hAnsi="Arial" w:cs="Arial"/>
        </w:rPr>
        <w:t>;</w:t>
      </w:r>
    </w:p>
    <w:p w14:paraId="08B9640C" w14:textId="640CDA66" w:rsidR="006C4E93" w:rsidRDefault="00B61D7C" w:rsidP="00AF3594">
      <w:pPr>
        <w:pStyle w:val="Odstavekseznama"/>
        <w:widowControl w:val="0"/>
        <w:numPr>
          <w:ilvl w:val="0"/>
          <w:numId w:val="4"/>
        </w:numPr>
        <w:rPr>
          <w:rFonts w:ascii="Arial" w:hAnsi="Arial" w:cs="Arial"/>
        </w:rPr>
      </w:pPr>
      <w:r w:rsidRPr="00EE2F8E">
        <w:rPr>
          <w:rFonts w:ascii="Arial" w:hAnsi="Arial" w:cs="Arial"/>
        </w:rPr>
        <w:t xml:space="preserve">da je </w:t>
      </w:r>
      <w:r w:rsidR="00720A69">
        <w:rPr>
          <w:rFonts w:ascii="Arial" w:hAnsi="Arial" w:cs="Arial"/>
        </w:rPr>
        <w:t>kupec</w:t>
      </w:r>
      <w:r w:rsidR="008152E2">
        <w:rPr>
          <w:rFonts w:ascii="Arial" w:hAnsi="Arial" w:cs="Arial"/>
        </w:rPr>
        <w:t xml:space="preserve"> </w:t>
      </w:r>
      <w:r w:rsidRPr="00EE2F8E">
        <w:rPr>
          <w:rFonts w:ascii="Arial" w:hAnsi="Arial" w:cs="Arial"/>
        </w:rPr>
        <w:t xml:space="preserve">na </w:t>
      </w:r>
      <w:r w:rsidR="00851801">
        <w:rPr>
          <w:rFonts w:ascii="Arial" w:hAnsi="Arial" w:cs="Arial"/>
        </w:rPr>
        <w:t>p</w:t>
      </w:r>
      <w:r w:rsidRPr="00EE2F8E">
        <w:rPr>
          <w:rFonts w:ascii="Arial" w:hAnsi="Arial" w:cs="Arial"/>
        </w:rPr>
        <w:t>ortalu javnih naročil</w:t>
      </w:r>
      <w:r w:rsidR="006C4E93">
        <w:rPr>
          <w:rFonts w:ascii="Arial" w:hAnsi="Arial" w:cs="Arial"/>
        </w:rPr>
        <w:t xml:space="preserve"> objavil odločite</w:t>
      </w:r>
      <w:r w:rsidR="0039361A">
        <w:rPr>
          <w:rFonts w:ascii="Arial" w:hAnsi="Arial" w:cs="Arial"/>
        </w:rPr>
        <w:t>v</w:t>
      </w:r>
      <w:r w:rsidR="006C4E93">
        <w:rPr>
          <w:rFonts w:ascii="Arial" w:hAnsi="Arial" w:cs="Arial"/>
        </w:rPr>
        <w:t xml:space="preserve"> o oddaji </w:t>
      </w:r>
      <w:r w:rsidR="0039361A">
        <w:rPr>
          <w:rFonts w:ascii="Arial" w:hAnsi="Arial" w:cs="Arial"/>
        </w:rPr>
        <w:t xml:space="preserve">posameznega </w:t>
      </w:r>
      <w:r w:rsidR="006C4E93">
        <w:rPr>
          <w:rFonts w:ascii="Arial" w:hAnsi="Arial" w:cs="Arial"/>
        </w:rPr>
        <w:t>naročila, št.:………………</w:t>
      </w:r>
      <w:r w:rsidR="002370DC">
        <w:rPr>
          <w:rFonts w:ascii="Arial" w:hAnsi="Arial" w:cs="Arial"/>
        </w:rPr>
        <w:t xml:space="preserve">, s katero je </w:t>
      </w:r>
      <w:r w:rsidR="0054536A">
        <w:rPr>
          <w:rFonts w:ascii="Arial" w:hAnsi="Arial" w:cs="Arial"/>
        </w:rPr>
        <w:t>dobavitelju oddal posamično naročilo, ki je predmet te pogodbe</w:t>
      </w:r>
      <w:r w:rsidR="008E66BB">
        <w:rPr>
          <w:rFonts w:ascii="Arial" w:hAnsi="Arial" w:cs="Arial"/>
        </w:rPr>
        <w:t>;</w:t>
      </w:r>
    </w:p>
    <w:p w14:paraId="0EE5EDB2" w14:textId="3E7552E3" w:rsidR="006B1BD9" w:rsidRDefault="00B61D7C" w:rsidP="00D622AE">
      <w:pPr>
        <w:pStyle w:val="Odstavekseznama"/>
        <w:widowControl w:val="0"/>
        <w:numPr>
          <w:ilvl w:val="0"/>
          <w:numId w:val="4"/>
        </w:numPr>
        <w:rPr>
          <w:rFonts w:ascii="Arial" w:hAnsi="Arial" w:cs="Arial"/>
        </w:rPr>
      </w:pPr>
      <w:r w:rsidRPr="006C4E93">
        <w:rPr>
          <w:rFonts w:ascii="Arial" w:hAnsi="Arial" w:cs="Arial"/>
        </w:rPr>
        <w:t xml:space="preserve">da pogodbeni stranki to pogodbo sklepata z namenom realizacije pravnega posla, ki je predmet javnega naročila. </w:t>
      </w:r>
    </w:p>
    <w:p w14:paraId="35F9B2CB" w14:textId="77777777" w:rsidR="000E3365" w:rsidRPr="000E3365" w:rsidRDefault="000E3365" w:rsidP="000E3365">
      <w:pPr>
        <w:widowControl w:val="0"/>
        <w:rPr>
          <w:rFonts w:cs="Arial"/>
        </w:rPr>
      </w:pPr>
    </w:p>
    <w:p w14:paraId="1ECA49C7" w14:textId="77777777" w:rsidR="003C0C4F" w:rsidRDefault="005C5031" w:rsidP="005C5031">
      <w:pPr>
        <w:pStyle w:val="Naslov1"/>
        <w:rPr>
          <w:szCs w:val="24"/>
        </w:rPr>
      </w:pPr>
      <w:bookmarkStart w:id="2" w:name="_Toc102570411"/>
      <w:r w:rsidRPr="008E036E">
        <w:rPr>
          <w:szCs w:val="24"/>
        </w:rPr>
        <w:t>SPLOŠNE DOLOČBE</w:t>
      </w:r>
      <w:bookmarkEnd w:id="2"/>
      <w:r w:rsidR="00E0240E">
        <w:rPr>
          <w:szCs w:val="24"/>
        </w:rPr>
        <w:t xml:space="preserve"> </w:t>
      </w:r>
    </w:p>
    <w:p w14:paraId="48B32C61" w14:textId="44D79DB7" w:rsidR="005C5031" w:rsidRPr="003C0C4F" w:rsidRDefault="00E0240E" w:rsidP="003C0C4F">
      <w:pPr>
        <w:rPr>
          <w:i/>
          <w:color w:val="BFBFBF" w:themeColor="background1" w:themeShade="BF"/>
          <w:sz w:val="18"/>
          <w:szCs w:val="18"/>
        </w:rPr>
      </w:pPr>
      <w:r w:rsidRPr="003C0C4F">
        <w:rPr>
          <w:i/>
          <w:color w:val="BFBFBF" w:themeColor="background1" w:themeShade="BF"/>
          <w:sz w:val="18"/>
          <w:szCs w:val="18"/>
        </w:rPr>
        <w:t xml:space="preserve">(uporabi se če je </w:t>
      </w:r>
      <w:r w:rsidR="00451D07" w:rsidRPr="003C0C4F">
        <w:rPr>
          <w:i/>
          <w:color w:val="BFBFBF" w:themeColor="background1" w:themeShade="BF"/>
          <w:sz w:val="18"/>
          <w:szCs w:val="18"/>
        </w:rPr>
        <w:t>dobavitelj</w:t>
      </w:r>
      <w:r w:rsidRPr="003C0C4F">
        <w:rPr>
          <w:i/>
          <w:color w:val="BFBFBF" w:themeColor="background1" w:themeShade="BF"/>
          <w:sz w:val="18"/>
          <w:szCs w:val="18"/>
        </w:rPr>
        <w:t xml:space="preserve"> skupina sodelujočih podjetij in se prilagodi na konkreten primer)</w:t>
      </w:r>
    </w:p>
    <w:p w14:paraId="3656B9AB" w14:textId="77777777" w:rsidR="003E7966" w:rsidRDefault="003E7966" w:rsidP="003E7966"/>
    <w:p w14:paraId="106D1250" w14:textId="77777777" w:rsidR="005C5031" w:rsidRPr="008E036E" w:rsidRDefault="005C5031" w:rsidP="00AF359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8E036E">
        <w:rPr>
          <w:rFonts w:asciiTheme="minorHAnsi" w:hAnsiTheme="minorHAnsi" w:cstheme="minorHAnsi"/>
          <w:b/>
        </w:rPr>
        <w:t>člen</w:t>
      </w:r>
    </w:p>
    <w:p w14:paraId="44A8EB86" w14:textId="3AEE50BD" w:rsidR="00076C47" w:rsidRPr="00F52EC1" w:rsidRDefault="00F52EC1" w:rsidP="00076C47">
      <w:pPr>
        <w:widowControl w:val="0"/>
        <w:rPr>
          <w:rFonts w:cs="Arial"/>
        </w:rPr>
      </w:pPr>
      <w:r w:rsidRPr="00F52EC1">
        <w:rPr>
          <w:rFonts w:cs="Arial"/>
        </w:rPr>
        <w:t>Dobavitelj je podjetje ali skupina</w:t>
      </w:r>
      <w:r w:rsidR="00076C47" w:rsidRPr="00F52EC1">
        <w:rPr>
          <w:rFonts w:cs="Arial"/>
        </w:rPr>
        <w:t xml:space="preserve"> sodelujočih podjetij, ki so skupaj oddali ponudbo in prevzeli </w:t>
      </w:r>
      <w:r w:rsidRPr="00F52EC1">
        <w:rPr>
          <w:rFonts w:cs="Arial"/>
        </w:rPr>
        <w:t xml:space="preserve">naročilo za dobavo </w:t>
      </w:r>
      <w:r w:rsidR="000E181E">
        <w:rPr>
          <w:rFonts w:cs="Arial"/>
        </w:rPr>
        <w:t>električne energije</w:t>
      </w:r>
      <w:r w:rsidR="001D7000" w:rsidRPr="00F52EC1">
        <w:rPr>
          <w:rFonts w:cs="Arial"/>
        </w:rPr>
        <w:t xml:space="preserve"> </w:t>
      </w:r>
      <w:r w:rsidR="00076C47" w:rsidRPr="00F52EC1">
        <w:rPr>
          <w:rFonts w:cs="Arial"/>
        </w:rPr>
        <w:t xml:space="preserve">po tej pogodbi. </w:t>
      </w:r>
    </w:p>
    <w:p w14:paraId="45FB0818" w14:textId="77777777" w:rsidR="00CD461A" w:rsidRPr="00F52EC1" w:rsidRDefault="00CD461A" w:rsidP="00076C47">
      <w:pPr>
        <w:widowControl w:val="0"/>
        <w:rPr>
          <w:rFonts w:cs="Arial"/>
        </w:rPr>
      </w:pPr>
    </w:p>
    <w:p w14:paraId="26801593" w14:textId="584B96ED" w:rsidR="00F52EC1" w:rsidRPr="00F52EC1" w:rsidRDefault="00F52EC1" w:rsidP="00076C47">
      <w:pPr>
        <w:widowControl w:val="0"/>
        <w:rPr>
          <w:rFonts w:cs="Arial"/>
        </w:rPr>
      </w:pPr>
      <w:r w:rsidRPr="00F52EC1">
        <w:rPr>
          <w:rFonts w:cs="Arial"/>
        </w:rPr>
        <w:t>V primeru, da sklepa pogodbo skupina sodelujočih podjetij</w:t>
      </w:r>
      <w:r w:rsidR="00E0240E">
        <w:rPr>
          <w:rFonts w:cs="Arial"/>
        </w:rPr>
        <w:t>,</w:t>
      </w:r>
      <w:r w:rsidRPr="00F52EC1">
        <w:rPr>
          <w:rFonts w:cs="Arial"/>
        </w:rPr>
        <w:t xml:space="preserve"> so vsa sodelujoča podjetja podpisniki pogodbe </w:t>
      </w:r>
      <w:r w:rsidR="0080570F" w:rsidRPr="00F52EC1">
        <w:rPr>
          <w:rFonts w:cs="Arial"/>
        </w:rPr>
        <w:t xml:space="preserve">s </w:t>
      </w:r>
      <w:r w:rsidR="00720A69">
        <w:rPr>
          <w:rFonts w:cs="Arial"/>
        </w:rPr>
        <w:t>kupcem</w:t>
      </w:r>
      <w:r w:rsidR="00BC778E" w:rsidRPr="00F52EC1">
        <w:rPr>
          <w:rFonts w:cs="Arial"/>
        </w:rPr>
        <w:t xml:space="preserve"> </w:t>
      </w:r>
      <w:r w:rsidR="00947A3F" w:rsidRPr="00F52EC1">
        <w:rPr>
          <w:rFonts w:cs="Arial"/>
        </w:rPr>
        <w:t>in</w:t>
      </w:r>
      <w:r w:rsidR="00BC778E" w:rsidRPr="00F52EC1">
        <w:rPr>
          <w:rFonts w:cs="Arial"/>
        </w:rPr>
        <w:t xml:space="preserve"> so solidarno odgovorni za </w:t>
      </w:r>
      <w:r w:rsidRPr="00F52EC1">
        <w:rPr>
          <w:rFonts w:cs="Arial"/>
        </w:rPr>
        <w:t xml:space="preserve">dobavo </w:t>
      </w:r>
      <w:r w:rsidR="000E181E">
        <w:rPr>
          <w:rFonts w:cs="Arial"/>
        </w:rPr>
        <w:t>električne energije</w:t>
      </w:r>
      <w:r w:rsidR="00866986">
        <w:rPr>
          <w:rFonts w:cs="Arial"/>
        </w:rPr>
        <w:t xml:space="preserve"> </w:t>
      </w:r>
      <w:r w:rsidR="00076C47" w:rsidRPr="00F52EC1">
        <w:rPr>
          <w:rFonts w:cs="Arial"/>
        </w:rPr>
        <w:t>po tej pogodbi</w:t>
      </w:r>
      <w:r w:rsidR="00BC778E" w:rsidRPr="00F52EC1">
        <w:rPr>
          <w:rFonts w:cs="Arial"/>
        </w:rPr>
        <w:t xml:space="preserve">. </w:t>
      </w:r>
    </w:p>
    <w:p w14:paraId="7368275F" w14:textId="77777777" w:rsidR="00F52EC1" w:rsidRPr="00F52EC1" w:rsidRDefault="00F52EC1" w:rsidP="00076C47">
      <w:pPr>
        <w:widowControl w:val="0"/>
        <w:rPr>
          <w:rFonts w:cs="Arial"/>
        </w:rPr>
      </w:pPr>
    </w:p>
    <w:p w14:paraId="492F77AB" w14:textId="4E75FAE5" w:rsidR="18E4C6F2" w:rsidRDefault="00BC778E" w:rsidP="18E4C6F2">
      <w:pPr>
        <w:widowControl w:val="0"/>
        <w:rPr>
          <w:rFonts w:cs="Arial"/>
        </w:rPr>
      </w:pPr>
      <w:r w:rsidRPr="00F52EC1">
        <w:rPr>
          <w:rFonts w:cs="Arial"/>
        </w:rPr>
        <w:t xml:space="preserve">Podizvajalci niso sopodpisniki pogodbe in tako tudi niso </w:t>
      </w:r>
      <w:r w:rsidR="009C4C6F" w:rsidRPr="00F52EC1">
        <w:rPr>
          <w:rFonts w:cs="Arial"/>
        </w:rPr>
        <w:t xml:space="preserve">neposredno </w:t>
      </w:r>
      <w:r w:rsidRPr="00F52EC1">
        <w:rPr>
          <w:rFonts w:cs="Arial"/>
        </w:rPr>
        <w:t xml:space="preserve">odgovorni </w:t>
      </w:r>
      <w:r w:rsidR="001D7000" w:rsidRPr="00F52EC1">
        <w:rPr>
          <w:rFonts w:cs="Arial"/>
        </w:rPr>
        <w:t xml:space="preserve">po tej pogodbi oz. za </w:t>
      </w:r>
      <w:r w:rsidR="004A60C5" w:rsidRPr="00F52EC1">
        <w:rPr>
          <w:rFonts w:cs="Arial"/>
        </w:rPr>
        <w:t>njihov</w:t>
      </w:r>
      <w:r w:rsidR="00076C47" w:rsidRPr="00F52EC1">
        <w:rPr>
          <w:rFonts w:cs="Arial"/>
        </w:rPr>
        <w:t xml:space="preserve"> del </w:t>
      </w:r>
      <w:r w:rsidR="00F52EC1" w:rsidRPr="00F52EC1">
        <w:rPr>
          <w:rFonts w:cs="Arial"/>
        </w:rPr>
        <w:t>odgovarja dobavitelj ali skupina sodelujočih podjetij.</w:t>
      </w:r>
      <w:r w:rsidR="00076C47" w:rsidRPr="00F52EC1">
        <w:rPr>
          <w:rFonts w:cs="Arial"/>
        </w:rPr>
        <w:t xml:space="preserve"> </w:t>
      </w:r>
    </w:p>
    <w:p w14:paraId="1F26F850" w14:textId="77777777" w:rsidR="000E3365" w:rsidRPr="00D622AE" w:rsidRDefault="000E3365" w:rsidP="18E4C6F2">
      <w:pPr>
        <w:widowControl w:val="0"/>
        <w:rPr>
          <w:rFonts w:cs="Arial"/>
        </w:rPr>
      </w:pPr>
    </w:p>
    <w:p w14:paraId="286C9128" w14:textId="05D4D62F" w:rsidR="00317627" w:rsidRDefault="00317627" w:rsidP="00DB37E0">
      <w:pPr>
        <w:pStyle w:val="Naslov1"/>
        <w:rPr>
          <w:szCs w:val="24"/>
        </w:rPr>
      </w:pPr>
      <w:bookmarkStart w:id="3" w:name="_Toc102570412"/>
      <w:r w:rsidRPr="008E036E">
        <w:rPr>
          <w:szCs w:val="24"/>
        </w:rPr>
        <w:t>PREDMET POGODBE</w:t>
      </w:r>
      <w:bookmarkEnd w:id="3"/>
    </w:p>
    <w:p w14:paraId="5CFFD47A" w14:textId="77777777" w:rsidR="00865DD6" w:rsidRPr="00FB7524" w:rsidRDefault="00317627" w:rsidP="00AF359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8E036E">
        <w:rPr>
          <w:rFonts w:asciiTheme="minorHAnsi" w:hAnsiTheme="minorHAnsi" w:cstheme="minorHAnsi"/>
          <w:b/>
        </w:rPr>
        <w:t>člen</w:t>
      </w:r>
    </w:p>
    <w:p w14:paraId="148E2648" w14:textId="17EE5C10" w:rsidR="003D490F" w:rsidRPr="008152E2" w:rsidRDefault="0094295A" w:rsidP="003D490F">
      <w:pPr>
        <w:widowControl w:val="0"/>
        <w:rPr>
          <w:rFonts w:cs="Arial"/>
        </w:rPr>
      </w:pPr>
      <w:r w:rsidRPr="00B37615">
        <w:rPr>
          <w:rFonts w:cs="Arial"/>
        </w:rPr>
        <w:t xml:space="preserve">S to pogodbo </w:t>
      </w:r>
      <w:r w:rsidR="00720A69">
        <w:rPr>
          <w:rFonts w:cs="Arial"/>
        </w:rPr>
        <w:t>kupec</w:t>
      </w:r>
      <w:r w:rsidRPr="00B37615">
        <w:rPr>
          <w:rFonts w:cs="Arial"/>
        </w:rPr>
        <w:t xml:space="preserve"> odda, </w:t>
      </w:r>
      <w:r w:rsidR="008152E2">
        <w:rPr>
          <w:rFonts w:cs="Arial"/>
        </w:rPr>
        <w:t>dobavitelj</w:t>
      </w:r>
      <w:r w:rsidRPr="00B37615">
        <w:rPr>
          <w:rFonts w:cs="Arial"/>
        </w:rPr>
        <w:t xml:space="preserve"> pa </w:t>
      </w:r>
      <w:r w:rsidR="008152E2">
        <w:rPr>
          <w:rFonts w:cs="Arial"/>
        </w:rPr>
        <w:t xml:space="preserve">dobavi električno energijo z upoštevanjem </w:t>
      </w:r>
      <w:proofErr w:type="spellStart"/>
      <w:r w:rsidR="008152E2">
        <w:rPr>
          <w:rFonts w:cs="Arial"/>
        </w:rPr>
        <w:t>okoljskih</w:t>
      </w:r>
      <w:proofErr w:type="spellEnd"/>
      <w:r w:rsidR="008152E2">
        <w:rPr>
          <w:rFonts w:cs="Arial"/>
        </w:rPr>
        <w:t xml:space="preserve"> </w:t>
      </w:r>
      <w:r w:rsidR="008152E2" w:rsidRPr="008152E2">
        <w:rPr>
          <w:rFonts w:cs="Arial"/>
        </w:rPr>
        <w:t>vidikov</w:t>
      </w:r>
      <w:r w:rsidR="005970AD" w:rsidRPr="008152E2">
        <w:rPr>
          <w:rFonts w:cs="Arial"/>
        </w:rPr>
        <w:t xml:space="preserve"> </w:t>
      </w:r>
      <w:r w:rsidR="007243CB" w:rsidRPr="008152E2">
        <w:rPr>
          <w:rFonts w:cs="Arial"/>
        </w:rPr>
        <w:t>(v nadaljevanju:</w:t>
      </w:r>
      <w:r w:rsidR="0039361A">
        <w:rPr>
          <w:rFonts w:cs="Arial"/>
        </w:rPr>
        <w:t xml:space="preserve"> </w:t>
      </w:r>
      <w:r w:rsidR="00E0240E">
        <w:rPr>
          <w:rFonts w:cs="Arial"/>
        </w:rPr>
        <w:t>električna energija</w:t>
      </w:r>
      <w:r w:rsidR="007243CB" w:rsidRPr="008152E2">
        <w:rPr>
          <w:rFonts w:cs="Arial"/>
        </w:rPr>
        <w:t>)«</w:t>
      </w:r>
      <w:r w:rsidR="002639F8" w:rsidRPr="008152E2">
        <w:rPr>
          <w:rFonts w:cs="Arial"/>
        </w:rPr>
        <w:t>,</w:t>
      </w:r>
      <w:r w:rsidR="007243CB" w:rsidRPr="008152E2">
        <w:rPr>
          <w:rFonts w:cs="Arial"/>
        </w:rPr>
        <w:t xml:space="preserve"> </w:t>
      </w:r>
      <w:r w:rsidR="003D490F" w:rsidRPr="008152E2">
        <w:rPr>
          <w:rFonts w:cs="Arial"/>
        </w:rPr>
        <w:t>na osnovi:</w:t>
      </w:r>
      <w:r w:rsidR="007243CB" w:rsidRPr="008152E2">
        <w:rPr>
          <w:rFonts w:cs="Arial"/>
        </w:rPr>
        <w:t xml:space="preserve"> </w:t>
      </w:r>
    </w:p>
    <w:p w14:paraId="55321395" w14:textId="6C4A8FAD" w:rsidR="00865DD6" w:rsidRPr="00CF2B46" w:rsidRDefault="003D490F" w:rsidP="00AF3594">
      <w:pPr>
        <w:pStyle w:val="Odstavekseznama"/>
        <w:widowControl w:val="0"/>
        <w:numPr>
          <w:ilvl w:val="0"/>
          <w:numId w:val="4"/>
        </w:numPr>
        <w:rPr>
          <w:rFonts w:ascii="Arial" w:hAnsi="Arial" w:cs="Arial"/>
        </w:rPr>
      </w:pPr>
      <w:r w:rsidRPr="00CF2B46">
        <w:rPr>
          <w:rFonts w:ascii="Arial" w:hAnsi="Arial" w:cs="Arial"/>
        </w:rPr>
        <w:t xml:space="preserve">OBR </w:t>
      </w:r>
      <w:r w:rsidR="001D7000" w:rsidRPr="00CF2B46">
        <w:rPr>
          <w:rFonts w:ascii="Arial" w:hAnsi="Arial" w:cs="Arial"/>
        </w:rPr>
        <w:t>–</w:t>
      </w:r>
      <w:r w:rsidRPr="00CF2B46">
        <w:rPr>
          <w:rFonts w:ascii="Arial" w:hAnsi="Arial" w:cs="Arial"/>
        </w:rPr>
        <w:t xml:space="preserve"> </w:t>
      </w:r>
      <w:r w:rsidR="001D7000" w:rsidRPr="00CF2B46">
        <w:rPr>
          <w:rFonts w:ascii="Arial" w:hAnsi="Arial" w:cs="Arial"/>
        </w:rPr>
        <w:t>2.1</w:t>
      </w:r>
      <w:r w:rsidR="001709D3" w:rsidRPr="00CF2B46">
        <w:rPr>
          <w:rFonts w:ascii="Arial" w:hAnsi="Arial" w:cs="Arial"/>
        </w:rPr>
        <w:t>8</w:t>
      </w:r>
      <w:r w:rsidRPr="00CF2B46">
        <w:rPr>
          <w:rFonts w:ascii="Arial" w:hAnsi="Arial" w:cs="Arial"/>
        </w:rPr>
        <w:t>_</w:t>
      </w:r>
      <w:r w:rsidR="002D6383" w:rsidRPr="00CF2B46">
        <w:rPr>
          <w:rFonts w:ascii="Arial" w:hAnsi="Arial" w:cs="Arial"/>
        </w:rPr>
        <w:t xml:space="preserve">Vrsta in opis </w:t>
      </w:r>
      <w:r w:rsidR="001709D3" w:rsidRPr="00CF2B46">
        <w:rPr>
          <w:rFonts w:ascii="Arial" w:hAnsi="Arial" w:cs="Arial"/>
        </w:rPr>
        <w:t xml:space="preserve">predmeta </w:t>
      </w:r>
      <w:r w:rsidR="48F973F9" w:rsidRPr="00CF2B46">
        <w:rPr>
          <w:rFonts w:ascii="Arial" w:hAnsi="Arial" w:cs="Arial"/>
        </w:rPr>
        <w:t>ali Tehnična specifikacija</w:t>
      </w:r>
      <w:r w:rsidR="002639F8" w:rsidRPr="00CF2B46">
        <w:rPr>
          <w:rFonts w:ascii="Arial" w:hAnsi="Arial" w:cs="Arial"/>
        </w:rPr>
        <w:t>;</w:t>
      </w:r>
    </w:p>
    <w:p w14:paraId="7B2718C0" w14:textId="4632007F" w:rsidR="002D6383" w:rsidRPr="00CF2B46" w:rsidRDefault="003D490F" w:rsidP="00AF3594">
      <w:pPr>
        <w:pStyle w:val="Odstavekseznama"/>
        <w:widowControl w:val="0"/>
        <w:numPr>
          <w:ilvl w:val="0"/>
          <w:numId w:val="4"/>
        </w:numPr>
        <w:rPr>
          <w:rFonts w:ascii="Arial" w:hAnsi="Arial" w:cs="Arial"/>
        </w:rPr>
      </w:pPr>
      <w:r w:rsidRPr="00CF2B46">
        <w:rPr>
          <w:rFonts w:ascii="Arial" w:hAnsi="Arial" w:cs="Arial"/>
        </w:rPr>
        <w:t>OBR - 2.1</w:t>
      </w:r>
      <w:r w:rsidR="001709D3" w:rsidRPr="00CF2B46">
        <w:rPr>
          <w:rFonts w:ascii="Arial" w:hAnsi="Arial" w:cs="Arial"/>
        </w:rPr>
        <w:t>9</w:t>
      </w:r>
      <w:r w:rsidRPr="00CF2B46">
        <w:rPr>
          <w:rFonts w:ascii="Arial" w:hAnsi="Arial" w:cs="Arial"/>
        </w:rPr>
        <w:t>_Predračun</w:t>
      </w:r>
      <w:r w:rsidR="001D7000" w:rsidRPr="00CF2B46">
        <w:rPr>
          <w:rFonts w:ascii="Arial" w:hAnsi="Arial" w:cs="Arial"/>
        </w:rPr>
        <w:t>.</w:t>
      </w:r>
    </w:p>
    <w:p w14:paraId="730DCAF5" w14:textId="1591E583" w:rsidR="18E4C6F2" w:rsidRDefault="18E4C6F2" w:rsidP="18E4C6F2"/>
    <w:p w14:paraId="4101652C" w14:textId="4F4DBE43" w:rsidR="00FF37BB" w:rsidRDefault="000546C2" w:rsidP="0094295A">
      <w:pPr>
        <w:rPr>
          <w:rFonts w:cs="Arial"/>
        </w:rPr>
      </w:pPr>
      <w:r w:rsidRPr="00B37615">
        <w:rPr>
          <w:rFonts w:cs="Arial"/>
        </w:rPr>
        <w:t xml:space="preserve">Razpisna </w:t>
      </w:r>
      <w:r w:rsidR="00190F0A" w:rsidRPr="00B37615">
        <w:rPr>
          <w:rFonts w:cs="Arial"/>
        </w:rPr>
        <w:t xml:space="preserve">in ponudbena </w:t>
      </w:r>
      <w:r w:rsidRPr="00B37615">
        <w:rPr>
          <w:rFonts w:cs="Arial"/>
        </w:rPr>
        <w:t>dokumentacija</w:t>
      </w:r>
      <w:r w:rsidR="0094295A" w:rsidRPr="00B37615">
        <w:rPr>
          <w:rFonts w:cs="Arial"/>
        </w:rPr>
        <w:t xml:space="preserve"> </w:t>
      </w:r>
      <w:r w:rsidR="004D43DD">
        <w:rPr>
          <w:rFonts w:cs="Arial"/>
        </w:rPr>
        <w:t xml:space="preserve">(iz prve (1) in druge (2) faze postopka) </w:t>
      </w:r>
      <w:r w:rsidR="00190F0A" w:rsidRPr="00B37615">
        <w:rPr>
          <w:rFonts w:cs="Arial"/>
        </w:rPr>
        <w:t xml:space="preserve">sta </w:t>
      </w:r>
      <w:r w:rsidR="0094295A" w:rsidRPr="00B37615">
        <w:rPr>
          <w:rFonts w:cs="Arial"/>
        </w:rPr>
        <w:t>sestavni del te pogodbe.</w:t>
      </w:r>
      <w:r w:rsidR="0054536A">
        <w:rPr>
          <w:rFonts w:cs="Arial"/>
        </w:rPr>
        <w:t xml:space="preserve"> Pri čemer stranki določita naslednji vrstni red dokumentov: ta pogodba, ponudba dobavitelja, povabilo k oddaji ponudbe za posamezno naročil (druga (2) faza postopka), prijava dobavitelja in razpisna dokumentacija (prva (1) faza postopka).</w:t>
      </w:r>
    </w:p>
    <w:p w14:paraId="2A1F56AC" w14:textId="33E8FD4C" w:rsidR="006B1BD9" w:rsidRDefault="006B1BD9" w:rsidP="0094295A">
      <w:pPr>
        <w:rPr>
          <w:rFonts w:cs="Arial"/>
        </w:rPr>
      </w:pPr>
    </w:p>
    <w:p w14:paraId="0C4A1A17" w14:textId="3DB72365" w:rsidR="00A25E04" w:rsidRDefault="00A25E04" w:rsidP="0094295A">
      <w:pPr>
        <w:rPr>
          <w:rFonts w:cs="Arial"/>
        </w:rPr>
      </w:pPr>
      <w:r>
        <w:rPr>
          <w:rFonts w:cs="Arial"/>
        </w:rPr>
        <w:t>Dobavitelj s podpisom te pogodbe potrjuje, da je v celoti seznanjen z obsegom in zahtevnostjo pogodbene dobave</w:t>
      </w:r>
      <w:r w:rsidR="004D43DD">
        <w:rPr>
          <w:rFonts w:cs="Arial"/>
        </w:rPr>
        <w:t xml:space="preserve"> </w:t>
      </w:r>
      <w:r w:rsidR="00E0240E">
        <w:rPr>
          <w:rFonts w:cs="Arial"/>
        </w:rPr>
        <w:t>električne energije</w:t>
      </w:r>
      <w:r>
        <w:rPr>
          <w:rFonts w:cs="Arial"/>
        </w:rPr>
        <w:t xml:space="preserve">. </w:t>
      </w:r>
    </w:p>
    <w:p w14:paraId="1FC07E4C" w14:textId="77777777" w:rsidR="000E3365" w:rsidRDefault="000E3365" w:rsidP="0094295A">
      <w:pPr>
        <w:rPr>
          <w:rFonts w:cs="Arial"/>
        </w:rPr>
      </w:pPr>
    </w:p>
    <w:p w14:paraId="2C66E617" w14:textId="4643B14E" w:rsidR="006C4E93" w:rsidRDefault="006C4E93" w:rsidP="006C4E93">
      <w:pPr>
        <w:pStyle w:val="Naslov1"/>
      </w:pPr>
      <w:bookmarkStart w:id="4" w:name="_Toc82169736"/>
      <w:bookmarkStart w:id="5" w:name="_Toc102570413"/>
      <w:r>
        <w:lastRenderedPageBreak/>
        <w:t>PODIZVAJALCI</w:t>
      </w:r>
      <w:bookmarkEnd w:id="4"/>
      <w:bookmarkEnd w:id="5"/>
      <w:r>
        <w:t xml:space="preserve"> </w:t>
      </w:r>
    </w:p>
    <w:p w14:paraId="4B99056E" w14:textId="6E1CCD54" w:rsidR="006C4E93" w:rsidRPr="00E23266" w:rsidRDefault="5C26B2F5" w:rsidP="006C4E93">
      <w:pPr>
        <w:rPr>
          <w:i/>
          <w:iCs/>
          <w:color w:val="BFBFBF" w:themeColor="background1" w:themeShade="BF"/>
          <w:sz w:val="18"/>
          <w:szCs w:val="18"/>
        </w:rPr>
      </w:pPr>
      <w:r w:rsidRPr="4698246E">
        <w:rPr>
          <w:i/>
          <w:iCs/>
          <w:color w:val="BFBFBF" w:themeColor="background1" w:themeShade="BF"/>
          <w:sz w:val="18"/>
          <w:szCs w:val="18"/>
        </w:rPr>
        <w:t>(</w:t>
      </w:r>
      <w:r w:rsidR="006C4E93" w:rsidRPr="4698246E">
        <w:rPr>
          <w:i/>
          <w:iCs/>
          <w:color w:val="BFBFBF" w:themeColor="background1" w:themeShade="BF"/>
          <w:sz w:val="18"/>
          <w:szCs w:val="18"/>
        </w:rPr>
        <w:t>pri sklepanju pogodbe smiselno prilagoditi</w:t>
      </w:r>
      <w:r w:rsidR="3D28F68D" w:rsidRPr="4698246E">
        <w:rPr>
          <w:i/>
          <w:iCs/>
          <w:color w:val="BFBFBF" w:themeColor="background1" w:themeShade="BF"/>
          <w:sz w:val="18"/>
          <w:szCs w:val="18"/>
        </w:rPr>
        <w:t>)</w:t>
      </w:r>
    </w:p>
    <w:p w14:paraId="4DDBEF00" w14:textId="277BD658" w:rsidR="006C4E93" w:rsidRPr="00943C50" w:rsidRDefault="006C4E9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2797DE26" w14:textId="61FAABF2" w:rsidR="006C4E93" w:rsidRPr="004D43DD" w:rsidRDefault="008152E2" w:rsidP="4698246E">
      <w:pPr>
        <w:widowControl w:val="0"/>
        <w:rPr>
          <w:rFonts w:cs="Arial"/>
          <w:i/>
          <w:iCs/>
        </w:rPr>
      </w:pPr>
      <w:r>
        <w:rPr>
          <w:rFonts w:cs="Arial"/>
        </w:rPr>
        <w:t>Dobavitelj</w:t>
      </w:r>
      <w:r w:rsidR="7D58727E" w:rsidRPr="4698246E">
        <w:rPr>
          <w:rFonts w:cs="Arial"/>
        </w:rPr>
        <w:t xml:space="preserve"> </w:t>
      </w:r>
      <w:r w:rsidR="006C4E93" w:rsidRPr="4698246E">
        <w:rPr>
          <w:rFonts w:cs="Arial"/>
        </w:rPr>
        <w:t xml:space="preserve">bo </w:t>
      </w:r>
      <w:r w:rsidR="00A25E04">
        <w:rPr>
          <w:rFonts w:cs="Arial"/>
        </w:rPr>
        <w:t>dobavo</w:t>
      </w:r>
      <w:r w:rsidR="007243CB" w:rsidRPr="00A25E04">
        <w:rPr>
          <w:rFonts w:cs="Arial"/>
        </w:rPr>
        <w:t xml:space="preserve"> </w:t>
      </w:r>
      <w:r w:rsidR="00E0240E">
        <w:rPr>
          <w:rFonts w:cs="Arial"/>
        </w:rPr>
        <w:t>električne energije</w:t>
      </w:r>
      <w:r w:rsidR="000E181E">
        <w:rPr>
          <w:rFonts w:cs="Arial"/>
        </w:rPr>
        <w:t>,</w:t>
      </w:r>
      <w:r w:rsidR="006C4E93" w:rsidRPr="00A25E04">
        <w:rPr>
          <w:rFonts w:cs="Arial"/>
        </w:rPr>
        <w:t xml:space="preserve"> </w:t>
      </w:r>
      <w:r w:rsidR="006C4E93" w:rsidRPr="4698246E">
        <w:rPr>
          <w:rFonts w:cs="Arial"/>
        </w:rPr>
        <w:t>po tej pogodbi</w:t>
      </w:r>
      <w:r w:rsidR="000E181E">
        <w:rPr>
          <w:rFonts w:cs="Arial"/>
        </w:rPr>
        <w:t>,</w:t>
      </w:r>
      <w:r w:rsidR="006C4E93" w:rsidRPr="4698246E">
        <w:rPr>
          <w:rFonts w:cs="Arial"/>
        </w:rPr>
        <w:t xml:space="preserve"> </w:t>
      </w:r>
      <w:r w:rsidR="00A14BE3">
        <w:rPr>
          <w:rFonts w:cs="Arial"/>
        </w:rPr>
        <w:t>izvedel</w:t>
      </w:r>
      <w:r w:rsidR="006C4E93" w:rsidRPr="4698246E">
        <w:rPr>
          <w:rFonts w:cs="Arial"/>
        </w:rPr>
        <w:t xml:space="preserve"> </w:t>
      </w:r>
      <w:r w:rsidR="00F52EC1">
        <w:rPr>
          <w:rFonts w:cs="Arial"/>
        </w:rPr>
        <w:t>brez podizvajalcev</w:t>
      </w:r>
      <w:r w:rsidR="006C4E93" w:rsidRPr="4698246E">
        <w:rPr>
          <w:rFonts w:cs="Arial"/>
        </w:rPr>
        <w:t xml:space="preserve">. </w:t>
      </w:r>
      <w:r w:rsidR="353C52AD" w:rsidRPr="4698246E">
        <w:rPr>
          <w:rFonts w:eastAsia="Arial" w:cs="Arial"/>
          <w:i/>
          <w:iCs/>
          <w:color w:val="BFBFBF" w:themeColor="background1" w:themeShade="BF"/>
          <w:sz w:val="18"/>
          <w:szCs w:val="18"/>
        </w:rPr>
        <w:t xml:space="preserve">(uporabiti, če </w:t>
      </w:r>
      <w:r w:rsidR="00A25E04">
        <w:rPr>
          <w:rFonts w:eastAsia="Arial" w:cs="Arial"/>
          <w:i/>
          <w:iCs/>
          <w:color w:val="BFBFBF" w:themeColor="background1" w:themeShade="BF"/>
          <w:sz w:val="18"/>
          <w:szCs w:val="18"/>
        </w:rPr>
        <w:t>dobavitelj</w:t>
      </w:r>
      <w:r w:rsidR="353C52AD" w:rsidRPr="4698246E">
        <w:rPr>
          <w:rFonts w:eastAsia="Arial" w:cs="Arial"/>
          <w:i/>
          <w:iCs/>
          <w:color w:val="BFBFBF" w:themeColor="background1" w:themeShade="BF"/>
          <w:sz w:val="18"/>
          <w:szCs w:val="18"/>
        </w:rPr>
        <w:t xml:space="preserve"> ne nastopa s podizvajalcem)</w:t>
      </w:r>
    </w:p>
    <w:p w14:paraId="68228F59" w14:textId="77777777" w:rsidR="008848B6" w:rsidRDefault="008848B6" w:rsidP="4698246E">
      <w:pPr>
        <w:widowControl w:val="0"/>
        <w:rPr>
          <w:i/>
          <w:iCs/>
          <w:color w:val="BFBFBF" w:themeColor="background1" w:themeShade="BF"/>
          <w:sz w:val="18"/>
          <w:szCs w:val="18"/>
        </w:rPr>
      </w:pPr>
    </w:p>
    <w:p w14:paraId="30A38019" w14:textId="4DBD0982" w:rsidR="4698246E" w:rsidRPr="003C0C4F" w:rsidRDefault="5737497F" w:rsidP="4698246E">
      <w:pPr>
        <w:widowControl w:val="0"/>
        <w:rPr>
          <w:i/>
          <w:iCs/>
          <w:color w:val="BFBFBF" w:themeColor="background1" w:themeShade="BF"/>
          <w:sz w:val="18"/>
          <w:szCs w:val="18"/>
        </w:rPr>
      </w:pPr>
      <w:r w:rsidRPr="00A25E04">
        <w:rPr>
          <w:i/>
          <w:iCs/>
          <w:color w:val="BFBFBF" w:themeColor="background1" w:themeShade="BF"/>
          <w:sz w:val="18"/>
          <w:szCs w:val="18"/>
        </w:rPr>
        <w:t>(ali)</w:t>
      </w:r>
    </w:p>
    <w:p w14:paraId="5317EADB" w14:textId="77777777" w:rsidR="008848B6" w:rsidRDefault="008848B6" w:rsidP="4698246E">
      <w:pPr>
        <w:widowControl w:val="0"/>
        <w:rPr>
          <w:rFonts w:cs="Arial"/>
        </w:rPr>
      </w:pPr>
    </w:p>
    <w:p w14:paraId="4A9CC7E2" w14:textId="10E24258" w:rsidR="006C4E93" w:rsidRPr="00055C23" w:rsidRDefault="00F52EC1" w:rsidP="4698246E">
      <w:pPr>
        <w:widowControl w:val="0"/>
        <w:rPr>
          <w:rFonts w:cs="Arial"/>
        </w:rPr>
      </w:pPr>
      <w:r>
        <w:rPr>
          <w:rFonts w:cs="Arial"/>
        </w:rPr>
        <w:t>Dobavitelj</w:t>
      </w:r>
      <w:r w:rsidR="38C2EFF1" w:rsidRPr="4698246E">
        <w:rPr>
          <w:rFonts w:cs="Arial"/>
        </w:rPr>
        <w:t xml:space="preserve"> </w:t>
      </w:r>
      <w:r w:rsidR="006C4E93" w:rsidRPr="4698246E">
        <w:rPr>
          <w:rFonts w:cs="Arial"/>
        </w:rPr>
        <w:t xml:space="preserve">bo </w:t>
      </w:r>
      <w:r w:rsidR="00A25E04" w:rsidRPr="00A25E04">
        <w:rPr>
          <w:rFonts w:cs="Arial"/>
        </w:rPr>
        <w:t>dobavo</w:t>
      </w:r>
      <w:r w:rsidR="00A14BE3" w:rsidRPr="00A25E04">
        <w:rPr>
          <w:rFonts w:cs="Arial"/>
        </w:rPr>
        <w:t xml:space="preserve"> </w:t>
      </w:r>
      <w:r w:rsidR="00E0240E">
        <w:rPr>
          <w:rFonts w:cs="Arial"/>
        </w:rPr>
        <w:t>električne energije</w:t>
      </w:r>
      <w:r w:rsidR="00E0240E" w:rsidRPr="00A25E04">
        <w:rPr>
          <w:rFonts w:cs="Arial"/>
        </w:rPr>
        <w:t xml:space="preserve"> </w:t>
      </w:r>
      <w:r w:rsidR="00A14BE3">
        <w:rPr>
          <w:rFonts w:cs="Arial"/>
        </w:rPr>
        <w:t>po tej pogodbi izvedel</w:t>
      </w:r>
      <w:r w:rsidR="006C4E93" w:rsidRPr="4698246E">
        <w:rPr>
          <w:rFonts w:cs="Arial"/>
        </w:rPr>
        <w:t xml:space="preserve"> z naslednjimi podizvajalci</w:t>
      </w:r>
      <w:r w:rsidR="006C4E93" w:rsidRPr="4698246E">
        <w:rPr>
          <w:rFonts w:cs="Arial"/>
          <w:i/>
          <w:iCs/>
        </w:rPr>
        <w:t>__________/navede se naziv in naslov podizvajalcev/</w:t>
      </w:r>
      <w:r w:rsidR="006C4E93" w:rsidRPr="4698246E">
        <w:rPr>
          <w:rFonts w:cs="Arial"/>
        </w:rPr>
        <w:t xml:space="preserve">. Zamenjava podizvajalca mora biti skladna z določili razpisne dokumentacije. </w:t>
      </w:r>
      <w:r w:rsidR="00A25E04">
        <w:rPr>
          <w:rFonts w:cs="Arial"/>
        </w:rPr>
        <w:t xml:space="preserve"> </w:t>
      </w:r>
      <w:r w:rsidR="008367E1" w:rsidRPr="005970AD">
        <w:rPr>
          <w:rFonts w:cs="Arial"/>
          <w:i/>
          <w:color w:val="BFBFBF" w:themeColor="background1" w:themeShade="BF"/>
          <w:sz w:val="18"/>
          <w:szCs w:val="18"/>
        </w:rPr>
        <w:t xml:space="preserve">(uporabiti, če </w:t>
      </w:r>
      <w:r w:rsidR="000543BC">
        <w:rPr>
          <w:rFonts w:cs="Arial"/>
          <w:i/>
          <w:color w:val="BFBFBF" w:themeColor="background1" w:themeShade="BF"/>
          <w:sz w:val="18"/>
          <w:szCs w:val="18"/>
        </w:rPr>
        <w:t>dobavitelj</w:t>
      </w:r>
      <w:r w:rsidR="005970AD">
        <w:rPr>
          <w:rFonts w:cs="Arial"/>
          <w:i/>
          <w:color w:val="BFBFBF" w:themeColor="background1" w:themeShade="BF"/>
          <w:sz w:val="18"/>
          <w:szCs w:val="18"/>
        </w:rPr>
        <w:t xml:space="preserve"> </w:t>
      </w:r>
      <w:r w:rsidR="008367E1" w:rsidRPr="005970AD">
        <w:rPr>
          <w:rFonts w:cs="Arial"/>
          <w:i/>
          <w:color w:val="BFBFBF" w:themeColor="background1" w:themeShade="BF"/>
          <w:sz w:val="18"/>
          <w:szCs w:val="18"/>
        </w:rPr>
        <w:t>nas</w:t>
      </w:r>
      <w:r w:rsidR="007243CB" w:rsidRPr="005970AD">
        <w:rPr>
          <w:rFonts w:cs="Arial"/>
          <w:i/>
          <w:color w:val="BFBFBF" w:themeColor="background1" w:themeShade="BF"/>
          <w:sz w:val="18"/>
          <w:szCs w:val="18"/>
        </w:rPr>
        <w:t xml:space="preserve">topa s </w:t>
      </w:r>
      <w:r w:rsidR="008367E1" w:rsidRPr="005970AD">
        <w:rPr>
          <w:rFonts w:cs="Arial"/>
          <w:i/>
          <w:color w:val="BFBFBF" w:themeColor="background1" w:themeShade="BF"/>
          <w:sz w:val="18"/>
          <w:szCs w:val="18"/>
        </w:rPr>
        <w:t>podizvajalcem)</w:t>
      </w:r>
    </w:p>
    <w:p w14:paraId="535A646A" w14:textId="0D497401" w:rsidR="006C4E93" w:rsidRPr="00055C23" w:rsidRDefault="00F52EC1" w:rsidP="006C4E93">
      <w:pPr>
        <w:widowControl w:val="0"/>
        <w:rPr>
          <w:rFonts w:cs="Arial"/>
        </w:rPr>
      </w:pPr>
      <w:r>
        <w:rPr>
          <w:rFonts w:cs="Arial"/>
        </w:rPr>
        <w:t>P</w:t>
      </w:r>
      <w:r w:rsidR="006C4E93" w:rsidRPr="4698246E">
        <w:rPr>
          <w:rFonts w:cs="Arial"/>
        </w:rPr>
        <w:t xml:space="preserve">odizvajalec_________________ </w:t>
      </w:r>
      <w:r w:rsidR="006C4E93" w:rsidRPr="4698246E">
        <w:rPr>
          <w:rFonts w:cs="Arial"/>
          <w:i/>
          <w:iCs/>
        </w:rPr>
        <w:t>/navesti naziv/</w:t>
      </w:r>
      <w:r w:rsidR="006C4E93" w:rsidRPr="4698246E">
        <w:rPr>
          <w:rFonts w:cs="Arial"/>
        </w:rPr>
        <w:t xml:space="preserve"> zahteva neposredno plačilo, skladno z obrazcem OBR – 2.04 (Organizacija ponudnika in obseg </w:t>
      </w:r>
      <w:r w:rsidR="001709D3" w:rsidRPr="00CF2B46">
        <w:rPr>
          <w:rFonts w:cs="Arial"/>
        </w:rPr>
        <w:t>predmeta</w:t>
      </w:r>
      <w:r w:rsidR="006C4E93" w:rsidRPr="4698246E">
        <w:rPr>
          <w:rFonts w:cs="Arial"/>
        </w:rPr>
        <w:t>).</w:t>
      </w:r>
      <w:r w:rsidR="3CF0527C" w:rsidRPr="4698246E">
        <w:rPr>
          <w:rFonts w:cs="Arial"/>
        </w:rPr>
        <w:t xml:space="preserve"> </w:t>
      </w:r>
      <w:r w:rsidR="3CF0527C" w:rsidRPr="4698246E">
        <w:rPr>
          <w:rFonts w:cs="Arial"/>
          <w:i/>
          <w:iCs/>
          <w:color w:val="BFBFBF" w:themeColor="background1" w:themeShade="BF"/>
          <w:sz w:val="18"/>
          <w:szCs w:val="18"/>
        </w:rPr>
        <w:t xml:space="preserve">(uporabimo </w:t>
      </w:r>
      <w:r w:rsidR="006C4E93" w:rsidRPr="4698246E">
        <w:rPr>
          <w:rFonts w:cs="Arial"/>
          <w:i/>
          <w:iCs/>
          <w:color w:val="BFBFBF" w:themeColor="background1" w:themeShade="BF"/>
          <w:sz w:val="18"/>
          <w:szCs w:val="18"/>
        </w:rPr>
        <w:t>če podizvajalec zahteva neposredno plačilo/</w:t>
      </w:r>
    </w:p>
    <w:p w14:paraId="5BF3A098" w14:textId="6F4CDB98" w:rsidR="4698246E" w:rsidRDefault="4698246E" w:rsidP="4698246E">
      <w:pPr>
        <w:widowControl w:val="0"/>
        <w:rPr>
          <w:rFonts w:cs="Arial"/>
          <w:i/>
          <w:iCs/>
          <w:color w:val="FF0000"/>
          <w:sz w:val="18"/>
          <w:szCs w:val="18"/>
        </w:rPr>
      </w:pPr>
    </w:p>
    <w:p w14:paraId="0FB78278" w14:textId="5123660F" w:rsidR="006C4E93" w:rsidRPr="00A25E04" w:rsidRDefault="370DEE3A" w:rsidP="4698246E">
      <w:pPr>
        <w:widowControl w:val="0"/>
        <w:rPr>
          <w:rFonts w:cs="Arial"/>
          <w:i/>
          <w:iCs/>
          <w:color w:val="BFBFBF" w:themeColor="background1" w:themeShade="BF"/>
          <w:sz w:val="18"/>
          <w:szCs w:val="18"/>
        </w:rPr>
      </w:pPr>
      <w:r w:rsidRPr="00A25E04">
        <w:rPr>
          <w:rFonts w:cs="Arial"/>
          <w:i/>
          <w:iCs/>
          <w:color w:val="BFBFBF" w:themeColor="background1" w:themeShade="BF"/>
          <w:sz w:val="18"/>
          <w:szCs w:val="18"/>
        </w:rPr>
        <w:t>(ali)</w:t>
      </w:r>
    </w:p>
    <w:p w14:paraId="596E38DA" w14:textId="1A32D387" w:rsidR="4698246E" w:rsidRDefault="4698246E" w:rsidP="4698246E">
      <w:pPr>
        <w:widowControl w:val="0"/>
        <w:rPr>
          <w:rFonts w:cs="Arial"/>
        </w:rPr>
      </w:pPr>
    </w:p>
    <w:p w14:paraId="45205161" w14:textId="5294E714" w:rsidR="006C4E93" w:rsidRPr="00A343D7" w:rsidRDefault="00F52EC1" w:rsidP="006C4E93">
      <w:pPr>
        <w:widowControl w:val="0"/>
        <w:rPr>
          <w:rFonts w:cs="Arial"/>
        </w:rPr>
      </w:pPr>
      <w:r>
        <w:rPr>
          <w:rFonts w:cs="Arial"/>
        </w:rPr>
        <w:t>P</w:t>
      </w:r>
      <w:r w:rsidR="006C4E93" w:rsidRPr="00A343D7">
        <w:rPr>
          <w:rFonts w:cs="Arial"/>
        </w:rPr>
        <w:t xml:space="preserve">odizvajalec _________________ </w:t>
      </w:r>
      <w:r w:rsidR="006C4E93" w:rsidRPr="00A343D7">
        <w:rPr>
          <w:rFonts w:cs="Arial"/>
          <w:i/>
        </w:rPr>
        <w:t>/navesti naziv/</w:t>
      </w:r>
      <w:r w:rsidR="006C4E93" w:rsidRPr="00A343D7">
        <w:rPr>
          <w:rFonts w:cs="Arial"/>
        </w:rPr>
        <w:t xml:space="preserve"> ne zahteva neposrednega plačila, skladno z obrazcem OBR – 2.04 (Organizacija ponudnika in obseg </w:t>
      </w:r>
      <w:r w:rsidR="001709D3" w:rsidRPr="00A343D7">
        <w:rPr>
          <w:rFonts w:cs="Arial"/>
        </w:rPr>
        <w:t>predmeta</w:t>
      </w:r>
      <w:r w:rsidR="006C4E93" w:rsidRPr="00A343D7">
        <w:rPr>
          <w:rFonts w:cs="Arial"/>
        </w:rPr>
        <w:t xml:space="preserve">). </w:t>
      </w:r>
      <w:r w:rsidR="00772A6D">
        <w:rPr>
          <w:rFonts w:cs="Arial"/>
        </w:rPr>
        <w:t>Dobavitelj</w:t>
      </w:r>
      <w:r w:rsidR="00772A6D" w:rsidRPr="00A343D7">
        <w:rPr>
          <w:rFonts w:cs="Arial"/>
        </w:rPr>
        <w:t xml:space="preserve"> </w:t>
      </w:r>
      <w:r w:rsidR="006C4E93" w:rsidRPr="00A343D7">
        <w:rPr>
          <w:rFonts w:cs="Arial"/>
        </w:rPr>
        <w:t xml:space="preserve">bo po </w:t>
      </w:r>
      <w:r w:rsidR="00772A6D">
        <w:rPr>
          <w:rFonts w:cs="Arial"/>
        </w:rPr>
        <w:t>zaključeni izpolnitvi dobave</w:t>
      </w:r>
      <w:r w:rsidR="00A14BE3" w:rsidRPr="00A343D7">
        <w:rPr>
          <w:rFonts w:cs="Arial"/>
        </w:rPr>
        <w:t xml:space="preserve"> </w:t>
      </w:r>
      <w:r w:rsidR="00772A6D">
        <w:rPr>
          <w:rFonts w:cs="Arial"/>
        </w:rPr>
        <w:t>električne energije</w:t>
      </w:r>
      <w:r w:rsidR="00772A6D" w:rsidRPr="00A343D7">
        <w:rPr>
          <w:rFonts w:cs="Arial"/>
        </w:rPr>
        <w:t xml:space="preserve"> </w:t>
      </w:r>
      <w:r w:rsidR="00772A6D">
        <w:rPr>
          <w:rFonts w:cs="Arial"/>
        </w:rPr>
        <w:t xml:space="preserve">kupcu posredoval </w:t>
      </w:r>
      <w:r w:rsidR="006C4E93" w:rsidRPr="00A343D7">
        <w:rPr>
          <w:rFonts w:cs="Arial"/>
        </w:rPr>
        <w:t>svojo pisno izjavo in pisno izjavo podizvajalca, da je podizvajalec prejel plačilo/plačila za</w:t>
      </w:r>
      <w:r w:rsidR="005625B6">
        <w:rPr>
          <w:rFonts w:cs="Arial"/>
        </w:rPr>
        <w:t xml:space="preserve"> </w:t>
      </w:r>
      <w:r w:rsidR="00772A6D">
        <w:rPr>
          <w:rFonts w:cs="Arial"/>
        </w:rPr>
        <w:t>dobavljeno elek</w:t>
      </w:r>
      <w:r w:rsidR="005625B6">
        <w:rPr>
          <w:rFonts w:cs="Arial"/>
        </w:rPr>
        <w:t>t</w:t>
      </w:r>
      <w:r w:rsidR="00772A6D">
        <w:rPr>
          <w:rFonts w:cs="Arial"/>
        </w:rPr>
        <w:t>rično energijo oz. izpolnjeno naročilo</w:t>
      </w:r>
      <w:r w:rsidR="006C4E93" w:rsidRPr="00A343D7">
        <w:rPr>
          <w:rFonts w:cs="Arial"/>
        </w:rPr>
        <w:t xml:space="preserve">, ki </w:t>
      </w:r>
      <w:r w:rsidR="00A14BE3" w:rsidRPr="00A343D7">
        <w:rPr>
          <w:rFonts w:cs="Arial"/>
        </w:rPr>
        <w:t>je</w:t>
      </w:r>
      <w:r w:rsidR="006C4E93" w:rsidRPr="00A343D7">
        <w:rPr>
          <w:rFonts w:cs="Arial"/>
        </w:rPr>
        <w:t xml:space="preserve"> predmet pogodbe med </w:t>
      </w:r>
      <w:r w:rsidR="00720A69">
        <w:rPr>
          <w:rFonts w:cs="Arial"/>
        </w:rPr>
        <w:t>kupcem</w:t>
      </w:r>
      <w:r w:rsidR="006C4E93" w:rsidRPr="00A343D7">
        <w:rPr>
          <w:rFonts w:cs="Arial"/>
        </w:rPr>
        <w:t xml:space="preserve"> in </w:t>
      </w:r>
      <w:r w:rsidR="00A343D7" w:rsidRPr="00A343D7">
        <w:rPr>
          <w:rFonts w:cs="Arial"/>
        </w:rPr>
        <w:t>dobaviteljem</w:t>
      </w:r>
      <w:r w:rsidR="006C4E93" w:rsidRPr="00A343D7">
        <w:rPr>
          <w:rFonts w:cs="Arial"/>
        </w:rPr>
        <w:t>.</w:t>
      </w:r>
    </w:p>
    <w:p w14:paraId="2CF73DB5" w14:textId="77777777" w:rsidR="00772A6D" w:rsidRDefault="00772A6D" w:rsidP="00A14BE3">
      <w:pPr>
        <w:widowControl w:val="0"/>
        <w:rPr>
          <w:rFonts w:cs="Arial"/>
        </w:rPr>
      </w:pPr>
    </w:p>
    <w:p w14:paraId="3251A665" w14:textId="2C034AD3" w:rsidR="006B1BD9" w:rsidRDefault="00A343D7" w:rsidP="00A14BE3">
      <w:pPr>
        <w:widowControl w:val="0"/>
        <w:rPr>
          <w:rFonts w:cs="Arial"/>
          <w:i/>
          <w:iCs/>
          <w:color w:val="BFBFBF" w:themeColor="background1" w:themeShade="BF"/>
          <w:sz w:val="18"/>
          <w:szCs w:val="18"/>
        </w:rPr>
      </w:pPr>
      <w:r>
        <w:rPr>
          <w:rFonts w:cs="Arial"/>
        </w:rPr>
        <w:t>Dobavitelj</w:t>
      </w:r>
      <w:r w:rsidR="00C51669">
        <w:rPr>
          <w:rFonts w:cs="Arial"/>
        </w:rPr>
        <w:t xml:space="preserve"> </w:t>
      </w:r>
      <w:r w:rsidR="006C4E93" w:rsidRPr="4698246E">
        <w:rPr>
          <w:rFonts w:cs="Arial"/>
        </w:rPr>
        <w:t xml:space="preserve">mora </w:t>
      </w:r>
      <w:r w:rsidR="00772A6D">
        <w:rPr>
          <w:rFonts w:cs="Arial"/>
        </w:rPr>
        <w:t>izjave iz prejšnjega odstavka</w:t>
      </w:r>
      <w:r w:rsidR="00772A6D" w:rsidRPr="4698246E">
        <w:rPr>
          <w:rFonts w:cs="Arial"/>
        </w:rPr>
        <w:t xml:space="preserve"> </w:t>
      </w:r>
      <w:r w:rsidR="006C4E93" w:rsidRPr="4698246E">
        <w:rPr>
          <w:rFonts w:cs="Arial"/>
        </w:rPr>
        <w:t xml:space="preserve">poslati </w:t>
      </w:r>
      <w:r w:rsidR="00772A6D">
        <w:rPr>
          <w:rFonts w:cs="Arial"/>
        </w:rPr>
        <w:t xml:space="preserve">kupcu </w:t>
      </w:r>
      <w:r w:rsidR="006C4E93" w:rsidRPr="4698246E">
        <w:rPr>
          <w:rFonts w:cs="Arial"/>
        </w:rPr>
        <w:t>najpozneje v 60 dneh od plačila</w:t>
      </w:r>
      <w:r w:rsidR="00644043" w:rsidRPr="4698246E">
        <w:rPr>
          <w:rFonts w:cs="Arial"/>
        </w:rPr>
        <w:t xml:space="preserve"> zadnjega računa </w:t>
      </w:r>
      <w:r w:rsidR="006C4E93" w:rsidRPr="4698246E">
        <w:rPr>
          <w:rFonts w:cs="Arial"/>
        </w:rPr>
        <w:t xml:space="preserve">s strani </w:t>
      </w:r>
      <w:r w:rsidR="00720A69">
        <w:rPr>
          <w:rFonts w:cs="Arial"/>
        </w:rPr>
        <w:t>kupca</w:t>
      </w:r>
      <w:r w:rsidR="006C4E93" w:rsidRPr="4698246E">
        <w:rPr>
          <w:rFonts w:cs="Arial"/>
        </w:rPr>
        <w:t xml:space="preserve">. V primeru, da </w:t>
      </w:r>
      <w:r>
        <w:rPr>
          <w:rFonts w:cs="Arial"/>
        </w:rPr>
        <w:t>dobavitelj</w:t>
      </w:r>
      <w:r w:rsidR="006C4E93" w:rsidRPr="4698246E">
        <w:rPr>
          <w:rFonts w:cs="Arial"/>
        </w:rPr>
        <w:t xml:space="preserve"> </w:t>
      </w:r>
      <w:r w:rsidR="00720A69">
        <w:rPr>
          <w:rFonts w:cs="Arial"/>
        </w:rPr>
        <w:t>kupcu</w:t>
      </w:r>
      <w:r w:rsidR="006C4E93" w:rsidRPr="4698246E">
        <w:rPr>
          <w:rFonts w:cs="Arial"/>
        </w:rPr>
        <w:t xml:space="preserve"> v navedenem roku</w:t>
      </w:r>
      <w:r w:rsidR="00772A6D">
        <w:rPr>
          <w:rFonts w:cs="Arial"/>
        </w:rPr>
        <w:t xml:space="preserve"> in tudi po dodatnem pozivu</w:t>
      </w:r>
      <w:r w:rsidR="006C4E93" w:rsidRPr="4698246E">
        <w:rPr>
          <w:rFonts w:cs="Arial"/>
        </w:rPr>
        <w:t xml:space="preserve"> ne posreduje izjav</w:t>
      </w:r>
      <w:r w:rsidR="00644043" w:rsidRPr="4698246E">
        <w:rPr>
          <w:rFonts w:cs="Arial"/>
        </w:rPr>
        <w:t>e/izjav</w:t>
      </w:r>
      <w:r w:rsidR="006C4E93" w:rsidRPr="4698246E">
        <w:rPr>
          <w:rFonts w:cs="Arial"/>
        </w:rPr>
        <w:t xml:space="preserve"> iz </w:t>
      </w:r>
      <w:r w:rsidR="00772A6D">
        <w:rPr>
          <w:rFonts w:cs="Arial"/>
        </w:rPr>
        <w:t>prejšnjega</w:t>
      </w:r>
      <w:r w:rsidR="00772A6D" w:rsidRPr="4698246E">
        <w:rPr>
          <w:rFonts w:cs="Arial"/>
        </w:rPr>
        <w:t xml:space="preserve"> </w:t>
      </w:r>
      <w:r w:rsidR="006C4E93" w:rsidRPr="4698246E">
        <w:rPr>
          <w:rFonts w:cs="Arial"/>
        </w:rPr>
        <w:t xml:space="preserve">odstavka, </w:t>
      </w:r>
      <w:r w:rsidR="00720A69">
        <w:rPr>
          <w:rFonts w:cs="Arial"/>
        </w:rPr>
        <w:t>kupec</w:t>
      </w:r>
      <w:r w:rsidR="006C4E93" w:rsidRPr="4698246E">
        <w:rPr>
          <w:rFonts w:cs="Arial"/>
        </w:rPr>
        <w:t xml:space="preserve"> Državni revizijski komisiji poda predlog za uvedbo postopka o prekršku iz 2. točke prvega odstavka 112. člena ZJN-3. </w:t>
      </w:r>
      <w:r w:rsidR="619DFA8D" w:rsidRPr="4698246E">
        <w:rPr>
          <w:rFonts w:cs="Arial"/>
          <w:i/>
          <w:iCs/>
          <w:color w:val="BFBFBF" w:themeColor="background1" w:themeShade="BF"/>
          <w:sz w:val="18"/>
          <w:szCs w:val="18"/>
        </w:rPr>
        <w:t xml:space="preserve">(uporabimo </w:t>
      </w:r>
      <w:r w:rsidR="006C4E93" w:rsidRPr="4698246E">
        <w:rPr>
          <w:rFonts w:cs="Arial"/>
          <w:i/>
          <w:iCs/>
          <w:color w:val="BFBFBF" w:themeColor="background1" w:themeShade="BF"/>
          <w:sz w:val="18"/>
          <w:szCs w:val="18"/>
        </w:rPr>
        <w:t>če podizvajalec ne zahteva neposredno plačilo</w:t>
      </w:r>
      <w:r w:rsidR="6597E267" w:rsidRPr="4698246E">
        <w:rPr>
          <w:rFonts w:cs="Arial"/>
          <w:i/>
          <w:iCs/>
          <w:color w:val="BFBFBF" w:themeColor="background1" w:themeShade="BF"/>
          <w:sz w:val="18"/>
          <w:szCs w:val="18"/>
        </w:rPr>
        <w:t>)</w:t>
      </w:r>
    </w:p>
    <w:p w14:paraId="177409E5" w14:textId="77777777" w:rsidR="000E3365" w:rsidRDefault="000E3365" w:rsidP="00A14BE3">
      <w:pPr>
        <w:widowControl w:val="0"/>
        <w:rPr>
          <w:rFonts w:cs="Arial"/>
          <w:i/>
          <w:iCs/>
          <w:color w:val="BFBFBF" w:themeColor="background1" w:themeShade="BF"/>
          <w:sz w:val="18"/>
          <w:szCs w:val="18"/>
        </w:rPr>
      </w:pPr>
    </w:p>
    <w:p w14:paraId="476D5A00" w14:textId="272A0788" w:rsidR="00943C50" w:rsidRDefault="00943C50" w:rsidP="00943C50">
      <w:pPr>
        <w:pStyle w:val="Naslov1"/>
        <w:rPr>
          <w:szCs w:val="24"/>
        </w:rPr>
      </w:pPr>
      <w:bookmarkStart w:id="6" w:name="_Toc102570414"/>
      <w:r>
        <w:rPr>
          <w:szCs w:val="24"/>
        </w:rPr>
        <w:t xml:space="preserve">POGODBENA </w:t>
      </w:r>
      <w:r w:rsidR="0036006F">
        <w:rPr>
          <w:szCs w:val="24"/>
        </w:rPr>
        <w:t>VREDNOST</w:t>
      </w:r>
      <w:bookmarkEnd w:id="6"/>
      <w:r w:rsidR="007243CB">
        <w:rPr>
          <w:szCs w:val="24"/>
        </w:rPr>
        <w:t xml:space="preserve"> </w:t>
      </w:r>
    </w:p>
    <w:p w14:paraId="1CADA084" w14:textId="77777777" w:rsidR="00E23266" w:rsidRPr="00E23266" w:rsidRDefault="00E23266" w:rsidP="00E23266"/>
    <w:p w14:paraId="2EECD71D" w14:textId="4827882F" w:rsidR="00C55708" w:rsidRPr="00866986" w:rsidRDefault="00943C50" w:rsidP="00B5540C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4530"/>
      </w:tblGrid>
      <w:tr w:rsidR="00C55708" w:rsidRPr="00C55708" w14:paraId="1203C52D" w14:textId="77777777" w:rsidTr="00E73DEF">
        <w:tc>
          <w:tcPr>
            <w:tcW w:w="4530" w:type="dxa"/>
            <w:vAlign w:val="center"/>
          </w:tcPr>
          <w:p w14:paraId="090C179F" w14:textId="51F5693F" w:rsidR="00C55708" w:rsidRPr="00C55708" w:rsidRDefault="00C55708" w:rsidP="00E4135D">
            <w:pPr>
              <w:rPr>
                <w:rFonts w:asciiTheme="minorHAnsi" w:hAnsiTheme="minorHAnsi" w:cstheme="minorHAnsi"/>
                <w:b/>
              </w:rPr>
            </w:pPr>
            <w:r w:rsidRPr="00C55708">
              <w:rPr>
                <w:rFonts w:asciiTheme="minorHAnsi" w:hAnsiTheme="minorHAnsi" w:cstheme="minorHAnsi"/>
                <w:b/>
              </w:rPr>
              <w:t xml:space="preserve">Skupna okvirna </w:t>
            </w:r>
            <w:r w:rsidR="004D43DD">
              <w:rPr>
                <w:rFonts w:asciiTheme="minorHAnsi" w:hAnsiTheme="minorHAnsi" w:cstheme="minorHAnsi"/>
                <w:b/>
              </w:rPr>
              <w:t>____</w:t>
            </w:r>
            <w:r w:rsidR="00E4135D">
              <w:rPr>
                <w:rFonts w:asciiTheme="minorHAnsi" w:hAnsiTheme="minorHAnsi" w:cstheme="minorHAnsi"/>
                <w:b/>
              </w:rPr>
              <w:t xml:space="preserve"> </w:t>
            </w:r>
            <w:r w:rsidR="004D43DD" w:rsidRPr="004D43DD">
              <w:rPr>
                <w:rFonts w:asciiTheme="minorHAnsi" w:hAnsiTheme="minorHAnsi" w:cstheme="minorHAnsi"/>
                <w:i/>
                <w:color w:val="BFBFBF" w:themeColor="background1" w:themeShade="BF"/>
                <w:sz w:val="18"/>
                <w:szCs w:val="18"/>
              </w:rPr>
              <w:t>(pri sklepanju pogodbe se navede obdobje trajanj</w:t>
            </w:r>
            <w:r w:rsidR="003F16F3">
              <w:rPr>
                <w:rFonts w:asciiTheme="minorHAnsi" w:hAnsiTheme="minorHAnsi" w:cstheme="minorHAnsi"/>
                <w:i/>
                <w:color w:val="BFBFBF" w:themeColor="background1" w:themeShade="BF"/>
                <w:sz w:val="18"/>
                <w:szCs w:val="18"/>
              </w:rPr>
              <w:t>a</w:t>
            </w:r>
            <w:r w:rsidR="004D43DD" w:rsidRPr="004D43DD">
              <w:rPr>
                <w:rFonts w:asciiTheme="minorHAnsi" w:hAnsiTheme="minorHAnsi" w:cstheme="minorHAnsi"/>
                <w:i/>
                <w:color w:val="BFBFBF" w:themeColor="background1" w:themeShade="BF"/>
                <w:sz w:val="18"/>
                <w:szCs w:val="18"/>
              </w:rPr>
              <w:t>, 1 let</w:t>
            </w:r>
            <w:r w:rsidR="005625B6">
              <w:rPr>
                <w:rFonts w:asciiTheme="minorHAnsi" w:hAnsiTheme="minorHAnsi" w:cstheme="minorHAnsi"/>
                <w:i/>
                <w:color w:val="BFBFBF" w:themeColor="background1" w:themeShade="BF"/>
                <w:sz w:val="18"/>
                <w:szCs w:val="18"/>
              </w:rPr>
              <w:t>o</w:t>
            </w:r>
            <w:r w:rsidR="004D43DD" w:rsidRPr="004D43DD">
              <w:rPr>
                <w:rFonts w:asciiTheme="minorHAnsi" w:hAnsiTheme="minorHAnsi" w:cstheme="minorHAnsi"/>
                <w:i/>
                <w:color w:val="BFBFBF" w:themeColor="background1" w:themeShade="BF"/>
                <w:sz w:val="18"/>
                <w:szCs w:val="18"/>
              </w:rPr>
              <w:t xml:space="preserve"> ali krajše)</w:t>
            </w:r>
            <w:r w:rsidR="004D43DD" w:rsidRPr="004D43DD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</w:t>
            </w:r>
            <w:r w:rsidRPr="00C55708">
              <w:rPr>
                <w:rFonts w:asciiTheme="minorHAnsi" w:hAnsiTheme="minorHAnsi" w:cstheme="minorHAnsi"/>
                <w:b/>
              </w:rPr>
              <w:t>pogodbena vrednost (brez DDV):</w:t>
            </w:r>
          </w:p>
        </w:tc>
        <w:tc>
          <w:tcPr>
            <w:tcW w:w="4530" w:type="dxa"/>
            <w:vAlign w:val="center"/>
          </w:tcPr>
          <w:p w14:paraId="2FF2D5E0" w14:textId="1613BDB6" w:rsidR="00C55708" w:rsidRPr="00C55708" w:rsidRDefault="00E73DEF" w:rsidP="00E73DEF">
            <w:pPr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EUR</w:t>
            </w:r>
          </w:p>
        </w:tc>
      </w:tr>
    </w:tbl>
    <w:p w14:paraId="311D306E" w14:textId="77777777" w:rsidR="00C55708" w:rsidRDefault="00C55708" w:rsidP="00B5540C">
      <w:pPr>
        <w:rPr>
          <w:rFonts w:asciiTheme="minorHAnsi" w:hAnsiTheme="minorHAnsi" w:cstheme="minorHAnsi"/>
        </w:rPr>
      </w:pPr>
    </w:p>
    <w:p w14:paraId="6CA088C1" w14:textId="77777777" w:rsidR="0062498D" w:rsidRDefault="00115BC1" w:rsidP="00B5540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Pogodbeni stranki sta sporazumni, da je zgoraj navedena pogodbena vrednost okvirna ter da je dejanska skupna pogodbena vrednost odvisna od dejanske porabe električne energije </w:t>
      </w:r>
      <w:r w:rsidR="001A7784">
        <w:rPr>
          <w:rFonts w:asciiTheme="minorHAnsi" w:hAnsiTheme="minorHAnsi" w:cstheme="minorHAnsi"/>
        </w:rPr>
        <w:t>v času trajanja pogodbe s</w:t>
      </w:r>
      <w:r>
        <w:rPr>
          <w:rFonts w:asciiTheme="minorHAnsi" w:hAnsiTheme="minorHAnsi" w:cstheme="minorHAnsi"/>
        </w:rPr>
        <w:t xml:space="preserve"> strani kupca. Odstopanje dejanske skupne pogodbene vrednosti od okvirne ne predstavlja spremembe pogodbe, v zvezi s katero bi bilo potrebno skladno z 95. členom ZJN-3 skleniti aneks k pogodbi (ne glede na % odstopanja). </w:t>
      </w:r>
    </w:p>
    <w:p w14:paraId="7519E3D9" w14:textId="77777777" w:rsidR="0062498D" w:rsidRDefault="0062498D" w:rsidP="00B5540C">
      <w:pPr>
        <w:rPr>
          <w:rFonts w:asciiTheme="minorHAnsi" w:hAnsiTheme="minorHAnsi" w:cstheme="minorHAnsi"/>
        </w:rPr>
      </w:pPr>
    </w:p>
    <w:p w14:paraId="757F96E2" w14:textId="65AB3B96" w:rsidR="00115BC1" w:rsidRDefault="0062498D" w:rsidP="00B5540C">
      <w:pPr>
        <w:rPr>
          <w:rFonts w:asciiTheme="minorHAnsi" w:hAnsiTheme="minorHAnsi" w:cstheme="minorHAnsi"/>
        </w:rPr>
      </w:pPr>
      <w:r>
        <w:rPr>
          <w:rFonts w:eastAsia="Calibri" w:cs="Arial"/>
          <w:lang w:eastAsia="en-US"/>
        </w:rPr>
        <w:t>Dobavitelj, v primeru odstopanj od planirane porabe električne energije, kupcu ne bo zaračunaval nikakršnih stroškov. Prav tako kupec ni odškodninsko ali kakor koli odgovoren zaradi nedoseganja predvidene (okvirne) količine porabe električne energije</w:t>
      </w:r>
      <w:r w:rsidR="003F16F3">
        <w:rPr>
          <w:rFonts w:asciiTheme="minorHAnsi" w:hAnsiTheme="minorHAnsi" w:cstheme="minorHAnsi"/>
        </w:rPr>
        <w:t>.</w:t>
      </w:r>
    </w:p>
    <w:p w14:paraId="4C0F58BE" w14:textId="77777777" w:rsidR="00115BC1" w:rsidRDefault="00115BC1" w:rsidP="00B5540C">
      <w:pPr>
        <w:rPr>
          <w:rFonts w:asciiTheme="minorHAnsi" w:hAnsiTheme="minorHAnsi" w:cstheme="minorHAnsi"/>
        </w:rPr>
      </w:pPr>
    </w:p>
    <w:p w14:paraId="52D06F55" w14:textId="3ACC5616" w:rsidR="00C55708" w:rsidRDefault="00C55708" w:rsidP="00B5540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DDV se obračuna skladno z vsakokratno veljavno zakonodajo. </w:t>
      </w:r>
    </w:p>
    <w:p w14:paraId="1CB718CF" w14:textId="4C58101D" w:rsidR="00B5540C" w:rsidRDefault="00B5540C" w:rsidP="002B1B1D">
      <w:pPr>
        <w:pStyle w:val="Telobesedila3"/>
        <w:spacing w:after="0"/>
        <w:rPr>
          <w:sz w:val="22"/>
          <w:szCs w:val="22"/>
        </w:rPr>
      </w:pPr>
    </w:p>
    <w:p w14:paraId="746B9C1B" w14:textId="155A5DF1" w:rsidR="00A343D7" w:rsidRDefault="00A343D7" w:rsidP="00A343D7">
      <w:pPr>
        <w:numPr>
          <w:ilvl w:val="12"/>
          <w:numId w:val="0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Cene na enoto </w:t>
      </w:r>
      <w:r w:rsidR="000E181E">
        <w:rPr>
          <w:rFonts w:asciiTheme="minorHAnsi" w:hAnsiTheme="minorHAnsi" w:cstheme="minorHAnsi"/>
        </w:rPr>
        <w:t>v kWh,</w:t>
      </w:r>
      <w:r>
        <w:rPr>
          <w:rFonts w:asciiTheme="minorHAnsi" w:hAnsiTheme="minorHAnsi" w:cstheme="minorHAnsi"/>
        </w:rPr>
        <w:t xml:space="preserve"> </w:t>
      </w:r>
      <w:r w:rsidR="00C55708">
        <w:rPr>
          <w:rFonts w:asciiTheme="minorHAnsi" w:hAnsiTheme="minorHAnsi" w:cstheme="minorHAnsi"/>
        </w:rPr>
        <w:t xml:space="preserve">iz obrazca OBR – 2.19 (Predračun), </w:t>
      </w:r>
      <w:r>
        <w:rPr>
          <w:rFonts w:asciiTheme="minorHAnsi" w:hAnsiTheme="minorHAnsi" w:cstheme="minorHAnsi"/>
        </w:rPr>
        <w:t xml:space="preserve">so izražene v eurih (EUR), brez DDV in fiksne za celotno obdobje trajanja pogodbe ter vključujejo vse stroške povezane z realizacijo predmeta </w:t>
      </w:r>
      <w:r w:rsidR="00451D07">
        <w:rPr>
          <w:rFonts w:asciiTheme="minorHAnsi" w:hAnsiTheme="minorHAnsi" w:cstheme="minorHAnsi"/>
        </w:rPr>
        <w:t xml:space="preserve">pogodbe </w:t>
      </w:r>
      <w:r>
        <w:rPr>
          <w:rFonts w:asciiTheme="minorHAnsi" w:hAnsiTheme="minorHAnsi" w:cstheme="minorHAnsi"/>
        </w:rPr>
        <w:t xml:space="preserve">in veljajo za vse lokacije oz. merilna mesta </w:t>
      </w:r>
      <w:r w:rsidR="00720A69">
        <w:rPr>
          <w:rFonts w:asciiTheme="minorHAnsi" w:hAnsiTheme="minorHAnsi" w:cstheme="minorHAnsi"/>
        </w:rPr>
        <w:t>kupca</w:t>
      </w:r>
      <w:r>
        <w:rPr>
          <w:rFonts w:asciiTheme="minorHAnsi" w:hAnsiTheme="minorHAnsi" w:cstheme="minorHAnsi"/>
        </w:rPr>
        <w:t xml:space="preserve">. </w:t>
      </w:r>
    </w:p>
    <w:p w14:paraId="5F50A6ED" w14:textId="77777777" w:rsidR="00A343D7" w:rsidRDefault="00A343D7" w:rsidP="00A343D7">
      <w:pPr>
        <w:numPr>
          <w:ilvl w:val="12"/>
          <w:numId w:val="0"/>
        </w:numPr>
        <w:rPr>
          <w:rFonts w:asciiTheme="minorHAnsi" w:hAnsiTheme="minorHAnsi" w:cstheme="minorHAnsi"/>
        </w:rPr>
      </w:pPr>
    </w:p>
    <w:p w14:paraId="0F4B2752" w14:textId="1821CA58" w:rsidR="00A343D7" w:rsidRDefault="003F16F3" w:rsidP="004D43DD">
      <w:pPr>
        <w:numPr>
          <w:ilvl w:val="12"/>
          <w:numId w:val="0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Ne glede na predhodni odstavek c</w:t>
      </w:r>
      <w:r w:rsidR="00A343D7">
        <w:rPr>
          <w:rFonts w:asciiTheme="minorHAnsi" w:hAnsiTheme="minorHAnsi" w:cstheme="minorHAnsi"/>
        </w:rPr>
        <w:t xml:space="preserve">ena na enoto </w:t>
      </w:r>
      <w:r w:rsidR="000E181E">
        <w:rPr>
          <w:rFonts w:asciiTheme="minorHAnsi" w:hAnsiTheme="minorHAnsi" w:cstheme="minorHAnsi"/>
        </w:rPr>
        <w:t>v kWh</w:t>
      </w:r>
      <w:r w:rsidR="00A343D7">
        <w:rPr>
          <w:rFonts w:asciiTheme="minorHAnsi" w:hAnsiTheme="minorHAnsi" w:cstheme="minorHAnsi"/>
        </w:rPr>
        <w:t xml:space="preserve"> ne vsebuje:</w:t>
      </w:r>
    </w:p>
    <w:p w14:paraId="51303E38" w14:textId="77777777" w:rsidR="00A343D7" w:rsidRPr="008E6EEB" w:rsidRDefault="00A343D7" w:rsidP="004D43DD">
      <w:pPr>
        <w:pStyle w:val="Odstavekseznama"/>
        <w:numPr>
          <w:ilvl w:val="0"/>
          <w:numId w:val="27"/>
        </w:numPr>
        <w:spacing w:line="240" w:lineRule="auto"/>
        <w:rPr>
          <w:rFonts w:asciiTheme="minorHAnsi" w:hAnsiTheme="minorHAnsi" w:cstheme="minorHAnsi"/>
        </w:rPr>
      </w:pPr>
      <w:r w:rsidRPr="008E6EEB">
        <w:rPr>
          <w:rFonts w:asciiTheme="minorHAnsi" w:hAnsiTheme="minorHAnsi" w:cstheme="minorHAnsi"/>
        </w:rPr>
        <w:t xml:space="preserve">trošarine na električno energijo; </w:t>
      </w:r>
    </w:p>
    <w:p w14:paraId="42CFC47C" w14:textId="77777777" w:rsidR="00A343D7" w:rsidRPr="008E6EEB" w:rsidRDefault="00A343D7" w:rsidP="004D43DD">
      <w:pPr>
        <w:pStyle w:val="Odstavekseznama"/>
        <w:numPr>
          <w:ilvl w:val="0"/>
          <w:numId w:val="27"/>
        </w:numPr>
        <w:spacing w:line="240" w:lineRule="auto"/>
        <w:rPr>
          <w:rFonts w:asciiTheme="minorHAnsi" w:hAnsiTheme="minorHAnsi" w:cstheme="minorHAnsi"/>
        </w:rPr>
      </w:pPr>
      <w:r w:rsidRPr="008E6EEB">
        <w:rPr>
          <w:rFonts w:asciiTheme="minorHAnsi" w:hAnsiTheme="minorHAnsi" w:cstheme="minorHAnsi"/>
        </w:rPr>
        <w:lastRenderedPageBreak/>
        <w:t>prispevka za povečanje učinkovitosti rabe električne energije;</w:t>
      </w:r>
    </w:p>
    <w:p w14:paraId="37B1903B" w14:textId="77777777" w:rsidR="00A343D7" w:rsidRPr="008E6EEB" w:rsidRDefault="00A343D7" w:rsidP="004D43DD">
      <w:pPr>
        <w:pStyle w:val="Odstavekseznama"/>
        <w:numPr>
          <w:ilvl w:val="0"/>
          <w:numId w:val="27"/>
        </w:numPr>
        <w:spacing w:line="240" w:lineRule="auto"/>
        <w:rPr>
          <w:rFonts w:asciiTheme="minorHAnsi" w:hAnsiTheme="minorHAnsi" w:cstheme="minorHAnsi"/>
        </w:rPr>
      </w:pPr>
      <w:r w:rsidRPr="008E6EEB">
        <w:rPr>
          <w:rFonts w:asciiTheme="minorHAnsi" w:hAnsiTheme="minorHAnsi" w:cstheme="minorHAnsi"/>
        </w:rPr>
        <w:t xml:space="preserve">stroškov uporabe elektroenergetskih omrežij in dodatkov </w:t>
      </w:r>
      <w:r>
        <w:rPr>
          <w:rFonts w:asciiTheme="minorHAnsi" w:hAnsiTheme="minorHAnsi" w:cstheme="minorHAnsi"/>
        </w:rPr>
        <w:t>ter</w:t>
      </w:r>
      <w:r w:rsidRPr="008E6EEB">
        <w:rPr>
          <w:rFonts w:asciiTheme="minorHAnsi" w:hAnsiTheme="minorHAnsi" w:cstheme="minorHAnsi"/>
        </w:rPr>
        <w:t xml:space="preserve"> prispevkov, ki se obračunajo ob uporabi elektroenergetskih omrežij ter </w:t>
      </w:r>
    </w:p>
    <w:p w14:paraId="2EEBF467" w14:textId="771157CE" w:rsidR="000E3365" w:rsidRDefault="00A343D7" w:rsidP="004D43DD">
      <w:pPr>
        <w:pStyle w:val="Odstavekseznama"/>
        <w:numPr>
          <w:ilvl w:val="0"/>
          <w:numId w:val="27"/>
        </w:numPr>
        <w:spacing w:line="240" w:lineRule="auto"/>
        <w:rPr>
          <w:rFonts w:asciiTheme="minorHAnsi" w:hAnsiTheme="minorHAnsi" w:cstheme="minorHAnsi"/>
        </w:rPr>
      </w:pPr>
      <w:r w:rsidRPr="008E6EEB">
        <w:rPr>
          <w:rFonts w:asciiTheme="minorHAnsi" w:hAnsiTheme="minorHAnsi" w:cstheme="minorHAnsi"/>
        </w:rPr>
        <w:t>morebitni</w:t>
      </w:r>
      <w:r>
        <w:rPr>
          <w:rFonts w:asciiTheme="minorHAnsi" w:hAnsiTheme="minorHAnsi" w:cstheme="minorHAnsi"/>
        </w:rPr>
        <w:t>h</w:t>
      </w:r>
      <w:r w:rsidRPr="008E6EEB">
        <w:rPr>
          <w:rFonts w:asciiTheme="minorHAnsi" w:hAnsiTheme="minorHAnsi" w:cstheme="minorHAnsi"/>
        </w:rPr>
        <w:t xml:space="preserve"> ostalih dodatk</w:t>
      </w:r>
      <w:r>
        <w:rPr>
          <w:rFonts w:asciiTheme="minorHAnsi" w:hAnsiTheme="minorHAnsi" w:cstheme="minorHAnsi"/>
        </w:rPr>
        <w:t>ov</w:t>
      </w:r>
      <w:r w:rsidRPr="008E6EEB">
        <w:rPr>
          <w:rFonts w:asciiTheme="minorHAnsi" w:hAnsiTheme="minorHAnsi" w:cstheme="minorHAnsi"/>
        </w:rPr>
        <w:t>, prispevk</w:t>
      </w:r>
      <w:r>
        <w:rPr>
          <w:rFonts w:asciiTheme="minorHAnsi" w:hAnsiTheme="minorHAnsi" w:cstheme="minorHAnsi"/>
        </w:rPr>
        <w:t>ov</w:t>
      </w:r>
      <w:r w:rsidRPr="008E6EEB">
        <w:rPr>
          <w:rFonts w:asciiTheme="minorHAnsi" w:hAnsiTheme="minorHAnsi" w:cstheme="minorHAnsi"/>
        </w:rPr>
        <w:t xml:space="preserve"> ali davk</w:t>
      </w:r>
      <w:r>
        <w:rPr>
          <w:rFonts w:asciiTheme="minorHAnsi" w:hAnsiTheme="minorHAnsi" w:cstheme="minorHAnsi"/>
        </w:rPr>
        <w:t>ov</w:t>
      </w:r>
      <w:r w:rsidRPr="008E6EEB">
        <w:rPr>
          <w:rFonts w:asciiTheme="minorHAnsi" w:hAnsiTheme="minorHAnsi" w:cstheme="minorHAnsi"/>
        </w:rPr>
        <w:t>, ki jih predpisuje pooblaščen državni organ in na katere dobavitelj nima vpliva</w:t>
      </w:r>
      <w:r w:rsidR="000E181E">
        <w:rPr>
          <w:rFonts w:asciiTheme="minorHAnsi" w:hAnsiTheme="minorHAnsi" w:cstheme="minorHAnsi"/>
        </w:rPr>
        <w:t>.</w:t>
      </w:r>
    </w:p>
    <w:p w14:paraId="68779E54" w14:textId="77777777" w:rsidR="000E3365" w:rsidRPr="000E3365" w:rsidRDefault="000E3365" w:rsidP="000E3365">
      <w:pPr>
        <w:pStyle w:val="Odstavekseznama"/>
        <w:ind w:left="360"/>
        <w:rPr>
          <w:rFonts w:asciiTheme="minorHAnsi" w:hAnsiTheme="minorHAnsi" w:cstheme="minorHAnsi"/>
        </w:rPr>
      </w:pPr>
    </w:p>
    <w:p w14:paraId="57D1E6EC" w14:textId="78C3CAB9" w:rsidR="00804FC5" w:rsidRDefault="00884224" w:rsidP="00804FC5">
      <w:pPr>
        <w:pStyle w:val="Naslov1"/>
      </w:pPr>
      <w:bookmarkStart w:id="7" w:name="_Toc102570415"/>
      <w:r>
        <w:t>VELJAVNOST POGODBE</w:t>
      </w:r>
      <w:bookmarkEnd w:id="7"/>
    </w:p>
    <w:p w14:paraId="21CF0186" w14:textId="77777777" w:rsidR="00E23266" w:rsidRPr="00E23266" w:rsidRDefault="00E23266" w:rsidP="00E23266"/>
    <w:p w14:paraId="53D07237" w14:textId="4DC1153C" w:rsidR="00804FC5" w:rsidRDefault="00804FC5" w:rsidP="00804FC5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7A67DC14" w14:textId="635C5F11" w:rsidR="00884224" w:rsidRPr="004D43DD" w:rsidRDefault="00884224" w:rsidP="00884224">
      <w:pPr>
        <w:rPr>
          <w:i/>
          <w:color w:val="BFBFBF" w:themeColor="background1" w:themeShade="BF"/>
          <w:sz w:val="18"/>
          <w:szCs w:val="18"/>
        </w:rPr>
      </w:pPr>
      <w:r>
        <w:t xml:space="preserve">Pogodba se sklepa za obdobje </w:t>
      </w:r>
      <w:r w:rsidR="004D43DD">
        <w:t>_____</w:t>
      </w:r>
      <w:r>
        <w:t xml:space="preserve">. </w:t>
      </w:r>
      <w:r w:rsidR="004D43DD" w:rsidRPr="004D43DD">
        <w:rPr>
          <w:i/>
          <w:color w:val="BFBFBF" w:themeColor="background1" w:themeShade="BF"/>
          <w:sz w:val="18"/>
          <w:szCs w:val="18"/>
        </w:rPr>
        <w:t>(pri sklepanju posamezne pogodbe se navede obdobje trajanj</w:t>
      </w:r>
      <w:r w:rsidR="003F16F3">
        <w:rPr>
          <w:i/>
          <w:color w:val="BFBFBF" w:themeColor="background1" w:themeShade="BF"/>
          <w:sz w:val="18"/>
          <w:szCs w:val="18"/>
        </w:rPr>
        <w:t>a</w:t>
      </w:r>
      <w:r w:rsidR="004D43DD" w:rsidRPr="004D43DD">
        <w:rPr>
          <w:i/>
          <w:color w:val="BFBFBF" w:themeColor="background1" w:themeShade="BF"/>
          <w:sz w:val="18"/>
          <w:szCs w:val="18"/>
        </w:rPr>
        <w:t>, 1 leto ali krajše)</w:t>
      </w:r>
    </w:p>
    <w:p w14:paraId="309B9972" w14:textId="224CE255" w:rsidR="000E3365" w:rsidRPr="00217710" w:rsidRDefault="000E3365" w:rsidP="00217710">
      <w:pPr>
        <w:numPr>
          <w:ilvl w:val="12"/>
          <w:numId w:val="0"/>
        </w:numPr>
        <w:rPr>
          <w:rFonts w:eastAsia="Calibri" w:cs="Arial"/>
          <w:lang w:eastAsia="en-US"/>
        </w:rPr>
      </w:pPr>
    </w:p>
    <w:p w14:paraId="23432C90" w14:textId="7A93A387" w:rsidR="00422936" w:rsidRPr="008E6EEB" w:rsidRDefault="00422936" w:rsidP="00422936">
      <w:pPr>
        <w:pStyle w:val="Naslov1"/>
      </w:pPr>
      <w:bookmarkStart w:id="8" w:name="_Toc87009450"/>
      <w:bookmarkStart w:id="9" w:name="_Toc102570416"/>
      <w:r>
        <w:t xml:space="preserve">LOKACIJE OZ. MERILNA MESTA DOBAVE </w:t>
      </w:r>
      <w:bookmarkEnd w:id="8"/>
      <w:r w:rsidR="00772A6D">
        <w:t>ELEKTRIČNE ENERGIJE</w:t>
      </w:r>
      <w:bookmarkEnd w:id="9"/>
    </w:p>
    <w:p w14:paraId="03587F4F" w14:textId="78023673" w:rsidR="00884224" w:rsidRDefault="00884224" w:rsidP="00884224">
      <w:pPr>
        <w:rPr>
          <w:rFonts w:asciiTheme="minorHAnsi" w:hAnsiTheme="minorHAnsi" w:cstheme="minorBidi"/>
          <w:b/>
          <w:bCs/>
        </w:rPr>
      </w:pPr>
    </w:p>
    <w:p w14:paraId="70FC13A9" w14:textId="7AE935DD" w:rsidR="00422936" w:rsidRDefault="00422936" w:rsidP="00422936">
      <w:pPr>
        <w:rPr>
          <w:rFonts w:cs="Arial"/>
          <w:bCs/>
        </w:rPr>
      </w:pPr>
      <w:r>
        <w:rPr>
          <w:rFonts w:cs="Arial"/>
          <w:bCs/>
        </w:rPr>
        <w:t xml:space="preserve">Dobavitelj se zavezuje dobaviti </w:t>
      </w:r>
      <w:r w:rsidR="00720A69">
        <w:rPr>
          <w:rFonts w:cs="Arial"/>
          <w:bCs/>
        </w:rPr>
        <w:t>kupcu</w:t>
      </w:r>
      <w:r>
        <w:rPr>
          <w:rFonts w:cs="Arial"/>
          <w:bCs/>
        </w:rPr>
        <w:t xml:space="preserve"> </w:t>
      </w:r>
      <w:r w:rsidR="00772A6D">
        <w:rPr>
          <w:rFonts w:cs="Arial"/>
          <w:bCs/>
        </w:rPr>
        <w:t xml:space="preserve">električno energijo </w:t>
      </w:r>
      <w:r>
        <w:rPr>
          <w:rFonts w:cs="Arial"/>
          <w:bCs/>
        </w:rPr>
        <w:t xml:space="preserve">za </w:t>
      </w:r>
      <w:r w:rsidR="00EB560F">
        <w:rPr>
          <w:rFonts w:cs="Arial"/>
          <w:bCs/>
        </w:rPr>
        <w:t xml:space="preserve">lokacije oz. merilna mesta, ki so navedena v obrazcu OBR – 2.18 (Vrsta in opis predmeta ali Tehnična specifikacija), ki je sestavni del te pogodbe ter </w:t>
      </w:r>
      <w:r w:rsidR="003F16F3">
        <w:rPr>
          <w:rFonts w:cs="Arial"/>
          <w:bCs/>
        </w:rPr>
        <w:t xml:space="preserve">za </w:t>
      </w:r>
      <w:r w:rsidR="00EB560F">
        <w:rPr>
          <w:rFonts w:cs="Arial"/>
          <w:bCs/>
        </w:rPr>
        <w:t xml:space="preserve">morebitne nove lokacije oz. merilna mesta </w:t>
      </w:r>
      <w:r w:rsidR="00720A69">
        <w:rPr>
          <w:rFonts w:cs="Arial"/>
          <w:bCs/>
        </w:rPr>
        <w:t>kupca</w:t>
      </w:r>
      <w:r w:rsidR="00EB560F">
        <w:rPr>
          <w:rFonts w:cs="Arial"/>
          <w:bCs/>
        </w:rPr>
        <w:t xml:space="preserve">. </w:t>
      </w:r>
    </w:p>
    <w:p w14:paraId="4B34D2BE" w14:textId="54395252" w:rsidR="00422936" w:rsidRPr="008F3AF1" w:rsidRDefault="00422936" w:rsidP="00422936">
      <w:pPr>
        <w:rPr>
          <w:rFonts w:cs="Arial"/>
          <w:bCs/>
        </w:rPr>
      </w:pPr>
    </w:p>
    <w:p w14:paraId="44859CCA" w14:textId="4FBBC7B6" w:rsidR="00422936" w:rsidRDefault="00720A69" w:rsidP="00422936">
      <w:pPr>
        <w:rPr>
          <w:rFonts w:cs="Arial"/>
          <w:b/>
          <w:bCs/>
        </w:rPr>
      </w:pPr>
      <w:r>
        <w:rPr>
          <w:rFonts w:cs="Arial"/>
          <w:bCs/>
        </w:rPr>
        <w:t>Kupec</w:t>
      </w:r>
      <w:r w:rsidR="00422936" w:rsidRPr="008F3AF1">
        <w:rPr>
          <w:rFonts w:cs="Arial"/>
          <w:bCs/>
        </w:rPr>
        <w:t xml:space="preserve"> se zavezuje </w:t>
      </w:r>
      <w:r w:rsidR="002D13E2">
        <w:rPr>
          <w:rFonts w:cs="Arial"/>
          <w:bCs/>
        </w:rPr>
        <w:t xml:space="preserve">nemudoma obvestiti </w:t>
      </w:r>
      <w:r w:rsidR="00422936" w:rsidRPr="008F3AF1">
        <w:rPr>
          <w:rFonts w:cs="Arial"/>
          <w:bCs/>
        </w:rPr>
        <w:t xml:space="preserve">dobavitelja o morebitnih novih </w:t>
      </w:r>
      <w:r w:rsidR="00422936">
        <w:rPr>
          <w:rFonts w:cs="Arial"/>
          <w:bCs/>
        </w:rPr>
        <w:t>lokacijah oz. merilnih mestih</w:t>
      </w:r>
      <w:r w:rsidR="002D13E2">
        <w:rPr>
          <w:rFonts w:cs="Arial"/>
          <w:bCs/>
        </w:rPr>
        <w:t xml:space="preserve"> in datumu pričetka odjema </w:t>
      </w:r>
      <w:r w:rsidR="00422936" w:rsidRPr="008F3AF1">
        <w:rPr>
          <w:rFonts w:cs="Arial"/>
          <w:bCs/>
        </w:rPr>
        <w:t xml:space="preserve">tako, da mu bo ta lahko zagotovil nemoteno </w:t>
      </w:r>
      <w:r w:rsidR="00422936">
        <w:rPr>
          <w:rFonts w:cs="Arial"/>
          <w:bCs/>
        </w:rPr>
        <w:t>dobavo</w:t>
      </w:r>
      <w:r w:rsidR="004D43DD">
        <w:rPr>
          <w:rFonts w:cs="Arial"/>
          <w:bCs/>
        </w:rPr>
        <w:t xml:space="preserve"> </w:t>
      </w:r>
      <w:r w:rsidR="009B6D9A">
        <w:rPr>
          <w:rFonts w:cs="Arial"/>
          <w:bCs/>
        </w:rPr>
        <w:t>električne energije</w:t>
      </w:r>
      <w:r w:rsidR="00422936" w:rsidRPr="008F3AF1">
        <w:rPr>
          <w:rFonts w:cs="Arial"/>
          <w:bCs/>
        </w:rPr>
        <w:t xml:space="preserve">. </w:t>
      </w:r>
      <w:r>
        <w:rPr>
          <w:rFonts w:cs="Arial"/>
          <w:bCs/>
        </w:rPr>
        <w:t>Kupec</w:t>
      </w:r>
      <w:r w:rsidR="00422936" w:rsidRPr="008F3AF1">
        <w:rPr>
          <w:rFonts w:cs="Arial"/>
          <w:bCs/>
        </w:rPr>
        <w:t xml:space="preserve"> bo pisno obvestil dobavitelja tudi o spremembi ali izklj</w:t>
      </w:r>
      <w:r w:rsidR="00422936">
        <w:rPr>
          <w:rFonts w:cs="Arial"/>
          <w:bCs/>
        </w:rPr>
        <w:t>učitvi lokacije oz. merilnega mesta.</w:t>
      </w:r>
      <w:r w:rsidR="00422936" w:rsidRPr="008F3AF1">
        <w:rPr>
          <w:rFonts w:cs="Arial"/>
          <w:bCs/>
        </w:rPr>
        <w:t xml:space="preserve">         </w:t>
      </w:r>
    </w:p>
    <w:p w14:paraId="54DCBC16" w14:textId="77777777" w:rsidR="00422936" w:rsidRDefault="00422936" w:rsidP="00422936">
      <w:pPr>
        <w:rPr>
          <w:rFonts w:cs="Arial"/>
          <w:b/>
          <w:bCs/>
        </w:rPr>
      </w:pPr>
    </w:p>
    <w:p w14:paraId="5EC2B218" w14:textId="5C401A5A" w:rsidR="00B0399A" w:rsidRDefault="00422936" w:rsidP="00422936">
      <w:pPr>
        <w:rPr>
          <w:rFonts w:cs="Arial"/>
          <w:bCs/>
        </w:rPr>
      </w:pPr>
      <w:r w:rsidRPr="008F3AF1">
        <w:rPr>
          <w:rFonts w:cs="Arial"/>
          <w:bCs/>
        </w:rPr>
        <w:t xml:space="preserve">Dobavitelj se obvezuje, da bo </w:t>
      </w:r>
      <w:r w:rsidR="00720A69">
        <w:rPr>
          <w:rFonts w:cs="Arial"/>
          <w:bCs/>
        </w:rPr>
        <w:t>kupcu</w:t>
      </w:r>
      <w:r>
        <w:rPr>
          <w:rFonts w:cs="Arial"/>
          <w:bCs/>
        </w:rPr>
        <w:t xml:space="preserve"> dobavil </w:t>
      </w:r>
      <w:r w:rsidR="009B6D9A">
        <w:rPr>
          <w:rFonts w:cs="Arial"/>
          <w:bCs/>
        </w:rPr>
        <w:t xml:space="preserve">električno energijo </w:t>
      </w:r>
      <w:r w:rsidRPr="008F3AF1">
        <w:rPr>
          <w:rFonts w:cs="Arial"/>
          <w:bCs/>
        </w:rPr>
        <w:t xml:space="preserve">na način in pod pogoji, določenimi s to pogodbo in v skladu z veljavno zakonodajo, razen v primeru višje sile in izpada zaradi ravnanja </w:t>
      </w:r>
      <w:r w:rsidR="00720A69">
        <w:rPr>
          <w:rFonts w:cs="Arial"/>
          <w:bCs/>
        </w:rPr>
        <w:t>kupca</w:t>
      </w:r>
      <w:r w:rsidRPr="008F3AF1">
        <w:rPr>
          <w:rFonts w:cs="Arial"/>
          <w:bCs/>
        </w:rPr>
        <w:t xml:space="preserve">. Dobavitelj bo </w:t>
      </w:r>
      <w:r w:rsidR="009B6D9A">
        <w:rPr>
          <w:rFonts w:cs="Arial"/>
          <w:bCs/>
        </w:rPr>
        <w:t xml:space="preserve">električno energijo </w:t>
      </w:r>
      <w:r w:rsidRPr="008F3AF1">
        <w:rPr>
          <w:rFonts w:cs="Arial"/>
          <w:bCs/>
        </w:rPr>
        <w:t>dobavljal pravočasno, pravilno in kvalitetno.</w:t>
      </w:r>
    </w:p>
    <w:p w14:paraId="65A48D8C" w14:textId="77777777" w:rsidR="000E3365" w:rsidRDefault="000E3365" w:rsidP="00422936">
      <w:pPr>
        <w:rPr>
          <w:rFonts w:cs="Arial"/>
          <w:bCs/>
        </w:rPr>
      </w:pPr>
    </w:p>
    <w:p w14:paraId="1BFAB29E" w14:textId="77777777" w:rsidR="00B0399A" w:rsidRDefault="00B0399A" w:rsidP="00B0399A">
      <w:pPr>
        <w:pStyle w:val="Naslov1"/>
      </w:pPr>
      <w:bookmarkStart w:id="10" w:name="_Toc87009451"/>
      <w:bookmarkStart w:id="11" w:name="_Toc102570417"/>
      <w:r>
        <w:t>OKOLJSKE ZAHTEVE</w:t>
      </w:r>
      <w:bookmarkEnd w:id="10"/>
      <w:bookmarkEnd w:id="11"/>
      <w:r>
        <w:t xml:space="preserve"> </w:t>
      </w:r>
    </w:p>
    <w:p w14:paraId="7BA329E4" w14:textId="77777777" w:rsidR="00B0399A" w:rsidRPr="00EE2F8E" w:rsidRDefault="00B0399A" w:rsidP="00B0399A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EE2F8E">
        <w:rPr>
          <w:rFonts w:asciiTheme="minorHAnsi" w:hAnsiTheme="minorHAnsi" w:cstheme="minorHAnsi"/>
          <w:b/>
        </w:rPr>
        <w:t>člen</w:t>
      </w:r>
    </w:p>
    <w:p w14:paraId="3D8B0F82" w14:textId="7A0A06F3" w:rsidR="00B0399A" w:rsidRDefault="00B0399A" w:rsidP="00B0399A">
      <w:r>
        <w:t xml:space="preserve">V skladu s 1. točko prvega odstavka 4. člena Uredbe o zelenem javnem naročanju – Uredba o </w:t>
      </w:r>
      <w:proofErr w:type="spellStart"/>
      <w:r>
        <w:t>ZeJN</w:t>
      </w:r>
      <w:proofErr w:type="spellEnd"/>
      <w:r>
        <w:t xml:space="preserve"> (Uradni list RS, št. 51/17, 64/19 in 121/21) mora dobavitelj glede na predmet naročila upoštevati </w:t>
      </w:r>
      <w:proofErr w:type="spellStart"/>
      <w:r>
        <w:t>okoljske</w:t>
      </w:r>
      <w:proofErr w:type="spellEnd"/>
      <w:r>
        <w:t xml:space="preserve"> vidike ves čas trajanja pogodbe. </w:t>
      </w:r>
    </w:p>
    <w:p w14:paraId="1ADEB57C" w14:textId="77777777" w:rsidR="00B0399A" w:rsidRDefault="00B0399A" w:rsidP="00B0399A"/>
    <w:p w14:paraId="6CE525EB" w14:textId="75EC874F" w:rsidR="00B0399A" w:rsidRDefault="00B0399A" w:rsidP="00B0399A">
      <w:r>
        <w:t xml:space="preserve">Skladno z obrazcem OBR – </w:t>
      </w:r>
      <w:r w:rsidR="004D43DD">
        <w:t>2.12</w:t>
      </w:r>
      <w:r>
        <w:t xml:space="preserve"> (</w:t>
      </w:r>
      <w:r w:rsidR="004D43DD">
        <w:t>Izjava sodelujočega podjetja</w:t>
      </w:r>
      <w:r>
        <w:t>) mora</w:t>
      </w:r>
      <w:r w:rsidR="004D43DD">
        <w:t xml:space="preserve"> </w:t>
      </w:r>
      <w:r w:rsidR="009B6D9A">
        <w:t>električna energija</w:t>
      </w:r>
      <w:r w:rsidR="0062498D">
        <w:t xml:space="preserve"> v času</w:t>
      </w:r>
      <w:r>
        <w:t xml:space="preserve"> trajanj</w:t>
      </w:r>
      <w:r w:rsidR="0062498D">
        <w:t>a te</w:t>
      </w:r>
      <w:r>
        <w:t xml:space="preserve"> pogodbe</w:t>
      </w:r>
      <w:r w:rsidRPr="002E1308">
        <w:t xml:space="preserve"> </w:t>
      </w:r>
      <w:r>
        <w:t>vsebovati</w:t>
      </w:r>
      <w:r w:rsidRPr="002E1308">
        <w:t xml:space="preserve"> najmanj </w:t>
      </w:r>
      <w:r w:rsidR="00562463">
        <w:t xml:space="preserve">50 </w:t>
      </w:r>
      <w:r w:rsidR="00562463" w:rsidRPr="002E1308">
        <w:t xml:space="preserve">% </w:t>
      </w:r>
      <w:r w:rsidR="009A4AB5">
        <w:t>de</w:t>
      </w:r>
      <w:r w:rsidR="008848B6">
        <w:t>l</w:t>
      </w:r>
      <w:r w:rsidR="009A4AB5">
        <w:t>ež</w:t>
      </w:r>
      <w:r>
        <w:t xml:space="preserve"> </w:t>
      </w:r>
      <w:r w:rsidRPr="002E1308">
        <w:t>električne energije iz obnovljivih virov energije (</w:t>
      </w:r>
      <w:r>
        <w:t xml:space="preserve">v nadaljevanju: </w:t>
      </w:r>
      <w:r w:rsidRPr="002E1308">
        <w:t xml:space="preserve">OVE) </w:t>
      </w:r>
      <w:r>
        <w:t>oziroma</w:t>
      </w:r>
      <w:r w:rsidRPr="002E1308">
        <w:t xml:space="preserve"> soproizvodnje električne energije z visokim izkoristkom (</w:t>
      </w:r>
      <w:r>
        <w:t xml:space="preserve">v nadaljevanju: </w:t>
      </w:r>
      <w:r w:rsidRPr="002E1308">
        <w:t xml:space="preserve">SPTE).  </w:t>
      </w:r>
    </w:p>
    <w:p w14:paraId="2DEC9A57" w14:textId="77777777" w:rsidR="00B0399A" w:rsidRDefault="00B0399A" w:rsidP="00B0399A"/>
    <w:p w14:paraId="68E9B9B8" w14:textId="237D3006" w:rsidR="00B0399A" w:rsidRDefault="00B0399A" w:rsidP="00B0399A">
      <w:r>
        <w:t xml:space="preserve">Dobavitelj mora ob koncu vsakega </w:t>
      </w:r>
      <w:r w:rsidR="004D6843">
        <w:t xml:space="preserve">koledarskega </w:t>
      </w:r>
      <w:r>
        <w:t xml:space="preserve">leta </w:t>
      </w:r>
      <w:r w:rsidR="00347DB9">
        <w:t xml:space="preserve"> kupcu</w:t>
      </w:r>
      <w:r>
        <w:t xml:space="preserve"> navesti izvor</w:t>
      </w:r>
      <w:r w:rsidR="004D43DD">
        <w:t xml:space="preserve"> </w:t>
      </w:r>
      <w:r w:rsidR="009B6D9A">
        <w:t>električne energije</w:t>
      </w:r>
      <w:r>
        <w:t xml:space="preserve">, ki </w:t>
      </w:r>
      <w:r w:rsidR="004D6843">
        <w:t>jo je v tem letu</w:t>
      </w:r>
      <w:r>
        <w:t xml:space="preserve"> dobavi</w:t>
      </w:r>
      <w:r w:rsidR="004D6843">
        <w:t>l</w:t>
      </w:r>
      <w:r>
        <w:t xml:space="preserve"> </w:t>
      </w:r>
      <w:r w:rsidR="00720A69">
        <w:t>kupcu</w:t>
      </w:r>
      <w:r>
        <w:t xml:space="preserve">, in </w:t>
      </w:r>
      <w:r w:rsidR="00347DB9">
        <w:t xml:space="preserve">mu </w:t>
      </w:r>
      <w:r>
        <w:t>predložiti potrdilo o unovčenju ustreznega števila potrdil o izvoru</w:t>
      </w:r>
      <w:r w:rsidR="004D43DD">
        <w:t xml:space="preserve"> </w:t>
      </w:r>
      <w:r w:rsidR="009B6D9A">
        <w:t>električne energije</w:t>
      </w:r>
      <w:r>
        <w:t>, s čimer dokazuje, da je bilo</w:t>
      </w:r>
      <w:r w:rsidR="00562463">
        <w:t xml:space="preserve"> najmanj</w:t>
      </w:r>
      <w:r>
        <w:t xml:space="preserve"> </w:t>
      </w:r>
      <w:r w:rsidR="00562463">
        <w:t xml:space="preserve">50 % </w:t>
      </w:r>
      <w:r>
        <w:t xml:space="preserve">dobavljene </w:t>
      </w:r>
      <w:r w:rsidR="009B6D9A">
        <w:t xml:space="preserve">električne energije </w:t>
      </w:r>
      <w:r>
        <w:t xml:space="preserve">pridobljene iz OVE oziroma SPTE. </w:t>
      </w:r>
    </w:p>
    <w:p w14:paraId="404F8EBA" w14:textId="47234A3D" w:rsidR="004D6843" w:rsidRDefault="004D6843" w:rsidP="00B0399A"/>
    <w:p w14:paraId="2FE3E9BE" w14:textId="44F46E78" w:rsidR="004D6843" w:rsidRDefault="004D6843" w:rsidP="00B0399A">
      <w:r>
        <w:t xml:space="preserve">V kolikor pogodba preneha veljati med koledarskim letom, dobavitelj poroča in predloži dokazila iz prejšnjega odstavka </w:t>
      </w:r>
      <w:r w:rsidR="009A4AB5">
        <w:t xml:space="preserve">tudi </w:t>
      </w:r>
      <w:r w:rsidR="00D82466">
        <w:t xml:space="preserve">v roku 30 dni po prenehanju pogodbe. </w:t>
      </w:r>
    </w:p>
    <w:p w14:paraId="5913DAB0" w14:textId="3BB940DF" w:rsidR="00866986" w:rsidRDefault="00866986" w:rsidP="00B0399A"/>
    <w:p w14:paraId="4CFA805B" w14:textId="4FDC548C" w:rsidR="00866986" w:rsidRDefault="00866986" w:rsidP="00B0399A">
      <w:r w:rsidRPr="00866986">
        <w:rPr>
          <w:rFonts w:cs="Arial"/>
        </w:rPr>
        <w:t xml:space="preserve">Delež </w:t>
      </w:r>
      <w:r w:rsidR="000E181E">
        <w:rPr>
          <w:rFonts w:cs="Arial"/>
        </w:rPr>
        <w:t xml:space="preserve">ponujene </w:t>
      </w:r>
      <w:r w:rsidR="009B6D9A">
        <w:rPr>
          <w:rFonts w:cs="Arial"/>
        </w:rPr>
        <w:t xml:space="preserve">električne energije </w:t>
      </w:r>
      <w:r w:rsidRPr="00866986">
        <w:rPr>
          <w:rFonts w:cs="Arial"/>
        </w:rPr>
        <w:t xml:space="preserve">iz OVE oz. SPTE, iz obrazca OBR – </w:t>
      </w:r>
      <w:r w:rsidR="004D43DD">
        <w:rPr>
          <w:rFonts w:cs="Arial"/>
        </w:rPr>
        <w:t>2.12</w:t>
      </w:r>
      <w:r w:rsidRPr="00866986">
        <w:rPr>
          <w:rFonts w:cs="Arial"/>
        </w:rPr>
        <w:t xml:space="preserve"> (</w:t>
      </w:r>
      <w:r w:rsidR="004D43DD">
        <w:rPr>
          <w:rFonts w:cs="Arial"/>
        </w:rPr>
        <w:t>Izjava sodelujočega podjetja)</w:t>
      </w:r>
      <w:r w:rsidRPr="00866986">
        <w:rPr>
          <w:rFonts w:cs="Arial"/>
        </w:rPr>
        <w:t xml:space="preserve">, je fiksen za celotno </w:t>
      </w:r>
      <w:r>
        <w:rPr>
          <w:rFonts w:cs="Arial"/>
        </w:rPr>
        <w:t xml:space="preserve">obdobje </w:t>
      </w:r>
      <w:r w:rsidRPr="00866986">
        <w:rPr>
          <w:rFonts w:cs="Arial"/>
        </w:rPr>
        <w:t xml:space="preserve">trajanja </w:t>
      </w:r>
      <w:r>
        <w:rPr>
          <w:rFonts w:cs="Arial"/>
        </w:rPr>
        <w:t>pogodbe</w:t>
      </w:r>
      <w:r w:rsidRPr="00866986">
        <w:rPr>
          <w:rFonts w:cs="Arial"/>
        </w:rPr>
        <w:t>.</w:t>
      </w:r>
    </w:p>
    <w:p w14:paraId="560FB241" w14:textId="77777777" w:rsidR="00B0399A" w:rsidRDefault="00B0399A" w:rsidP="00B0399A"/>
    <w:p w14:paraId="07EFCB4C" w14:textId="14A80EC1" w:rsidR="00422936" w:rsidRDefault="00B0399A" w:rsidP="00884224">
      <w:r>
        <w:lastRenderedPageBreak/>
        <w:t xml:space="preserve">V primeru, da dobavitelj ne bo izpolnjeval pogodbenih obveznosti skladno s tem členom, </w:t>
      </w:r>
      <w:r w:rsidR="00347DB9">
        <w:t xml:space="preserve">lahko </w:t>
      </w:r>
      <w:r w:rsidR="00720A69">
        <w:t>kupec</w:t>
      </w:r>
      <w:r>
        <w:t xml:space="preserve"> odstopi od pogodbe</w:t>
      </w:r>
      <w:r w:rsidR="00347DB9">
        <w:t xml:space="preserve"> brez odpovednega roka</w:t>
      </w:r>
      <w:r>
        <w:t xml:space="preserve">. </w:t>
      </w:r>
    </w:p>
    <w:p w14:paraId="58808261" w14:textId="77777777" w:rsidR="00C5109F" w:rsidRPr="002D13E2" w:rsidRDefault="00C5109F" w:rsidP="00884224"/>
    <w:p w14:paraId="5D0A57D3" w14:textId="2BF60F06" w:rsidR="00884224" w:rsidRDefault="00884224" w:rsidP="00884224">
      <w:pPr>
        <w:pStyle w:val="Naslov1"/>
        <w:rPr>
          <w:szCs w:val="24"/>
        </w:rPr>
      </w:pPr>
      <w:bookmarkStart w:id="12" w:name="_Toc87009454"/>
      <w:bookmarkStart w:id="13" w:name="_Toc102570418"/>
      <w:r>
        <w:rPr>
          <w:szCs w:val="24"/>
        </w:rPr>
        <w:t xml:space="preserve">ROK IN NAČIN DOBAVE </w:t>
      </w:r>
      <w:bookmarkEnd w:id="12"/>
      <w:r w:rsidR="009B6D9A">
        <w:rPr>
          <w:szCs w:val="24"/>
        </w:rPr>
        <w:t>ELEKTRIČNE ENERGIJE</w:t>
      </w:r>
      <w:bookmarkEnd w:id="13"/>
    </w:p>
    <w:p w14:paraId="32938E3F" w14:textId="77777777" w:rsidR="00890712" w:rsidRPr="00890712" w:rsidRDefault="00890712" w:rsidP="00890712"/>
    <w:p w14:paraId="70D8148A" w14:textId="77777777" w:rsidR="00884224" w:rsidRPr="00735B4B" w:rsidRDefault="00884224" w:rsidP="0088422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735B4B">
        <w:rPr>
          <w:rFonts w:asciiTheme="minorHAnsi" w:hAnsiTheme="minorHAnsi" w:cstheme="minorHAnsi"/>
          <w:b/>
        </w:rPr>
        <w:t>člen</w:t>
      </w:r>
    </w:p>
    <w:p w14:paraId="7EBBAB45" w14:textId="0043A973" w:rsidR="00884224" w:rsidRDefault="00884224" w:rsidP="00884224">
      <w:pPr>
        <w:pStyle w:val="Telobesedila3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Dobavitelj prične z dobavo </w:t>
      </w:r>
      <w:r w:rsidR="009B6D9A">
        <w:rPr>
          <w:sz w:val="22"/>
          <w:szCs w:val="22"/>
        </w:rPr>
        <w:t xml:space="preserve">električne energije </w:t>
      </w:r>
      <w:r>
        <w:rPr>
          <w:sz w:val="22"/>
          <w:szCs w:val="22"/>
        </w:rPr>
        <w:t xml:space="preserve">po podpisu pogodbe in zamenjavi dobavitelja, vendar ne pred </w:t>
      </w:r>
      <w:r w:rsidR="004D43DD">
        <w:rPr>
          <w:sz w:val="22"/>
          <w:szCs w:val="22"/>
        </w:rPr>
        <w:t xml:space="preserve">________ </w:t>
      </w:r>
      <w:r w:rsidR="004D43DD" w:rsidRPr="004D43DD">
        <w:rPr>
          <w:i/>
          <w:color w:val="BFBFBF" w:themeColor="background1" w:themeShade="BF"/>
          <w:sz w:val="18"/>
          <w:szCs w:val="18"/>
        </w:rPr>
        <w:t>(navede se pri sklepanju posamezne pogodbe)</w:t>
      </w:r>
      <w:r>
        <w:rPr>
          <w:sz w:val="22"/>
          <w:szCs w:val="22"/>
        </w:rPr>
        <w:t>.</w:t>
      </w:r>
    </w:p>
    <w:p w14:paraId="688C01D4" w14:textId="77777777" w:rsidR="00866986" w:rsidRDefault="00866986" w:rsidP="00884224">
      <w:pPr>
        <w:pStyle w:val="Telobesedila3"/>
        <w:spacing w:after="0"/>
        <w:rPr>
          <w:sz w:val="22"/>
          <w:szCs w:val="22"/>
        </w:rPr>
      </w:pPr>
    </w:p>
    <w:p w14:paraId="00A66FE7" w14:textId="77777777" w:rsidR="00884224" w:rsidRPr="00EE2F8E" w:rsidRDefault="00884224" w:rsidP="0088422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EE2F8E">
        <w:rPr>
          <w:rFonts w:asciiTheme="minorHAnsi" w:hAnsiTheme="minorHAnsi" w:cstheme="minorHAnsi"/>
          <w:b/>
        </w:rPr>
        <w:t>člen</w:t>
      </w:r>
    </w:p>
    <w:p w14:paraId="51F19299" w14:textId="6A3FAA2A" w:rsidR="00884224" w:rsidRDefault="00720A69" w:rsidP="002D13E2">
      <w:r>
        <w:t>Kupec</w:t>
      </w:r>
      <w:r w:rsidR="00884224">
        <w:t xml:space="preserve"> ima sklenjene pogodbe o dostopu do distribucijskega omrežja z Elektro Celje d. d., Elektro Gorenjska d. d., Elektro Ljubljana d. d., Elektro Maribor d. d. in Elektro Primorska d. d.</w:t>
      </w:r>
    </w:p>
    <w:p w14:paraId="34D19558" w14:textId="77777777" w:rsidR="00884224" w:rsidRDefault="00884224" w:rsidP="00884224"/>
    <w:p w14:paraId="26CFC247" w14:textId="65ADC554" w:rsidR="00422936" w:rsidRDefault="00884224" w:rsidP="00884224">
      <w:r>
        <w:t xml:space="preserve">Dobavitelj bo za </w:t>
      </w:r>
      <w:r w:rsidR="00720A69">
        <w:t>kupca</w:t>
      </w:r>
      <w:r>
        <w:t xml:space="preserve"> brezplačno uredil postopke zamenjave dobavitelja pri pristojnem SODO. V ta namen bo </w:t>
      </w:r>
      <w:r w:rsidR="00720A69">
        <w:t>kupec</w:t>
      </w:r>
      <w:r>
        <w:t xml:space="preserve"> dobavitelju izdal vsa za to potrebna pooblastila.</w:t>
      </w:r>
    </w:p>
    <w:p w14:paraId="4B50DDDF" w14:textId="77777777" w:rsidR="00422936" w:rsidRDefault="00422936" w:rsidP="00884224"/>
    <w:p w14:paraId="59355AD3" w14:textId="77777777" w:rsidR="00422936" w:rsidRPr="00EE2F8E" w:rsidRDefault="00422936" w:rsidP="00422936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EE2F8E">
        <w:rPr>
          <w:rFonts w:asciiTheme="minorHAnsi" w:hAnsiTheme="minorHAnsi" w:cstheme="minorHAnsi"/>
          <w:b/>
        </w:rPr>
        <w:t>člen</w:t>
      </w:r>
    </w:p>
    <w:p w14:paraId="7C4E17DF" w14:textId="6A220227" w:rsidR="00D520E1" w:rsidRDefault="00720A69" w:rsidP="00D520E1">
      <w:r>
        <w:t>Kupec</w:t>
      </w:r>
      <w:r w:rsidR="00D520E1">
        <w:t xml:space="preserve"> bo kupoval, dobavitelj pa </w:t>
      </w:r>
      <w:r w:rsidR="006D152B">
        <w:t xml:space="preserve">pod pogoji iz te pogodbe </w:t>
      </w:r>
      <w:r w:rsidR="00D520E1">
        <w:t xml:space="preserve">dobavljal </w:t>
      </w:r>
      <w:r w:rsidR="009B6D9A">
        <w:t xml:space="preserve">električno energijo </w:t>
      </w:r>
      <w:r w:rsidR="00D520E1">
        <w:t xml:space="preserve">po dejanskih potrebah </w:t>
      </w:r>
      <w:r>
        <w:t>kupca</w:t>
      </w:r>
      <w:r w:rsidR="00D520E1">
        <w:t xml:space="preserve"> na lokacije oz. merilna mesta navedenih v </w:t>
      </w:r>
      <w:r w:rsidR="00D520E1">
        <w:rPr>
          <w:rFonts w:cs="Arial"/>
          <w:bCs/>
        </w:rPr>
        <w:t>OBR – 2.18 (Vrsta in opis predmeta ali Tehnična specifikacija), ki je sestavni del te pogodbe,</w:t>
      </w:r>
      <w:r w:rsidR="00D520E1">
        <w:t xml:space="preserve"> ter morebitne druge lokacije </w:t>
      </w:r>
      <w:r>
        <w:t>kupca</w:t>
      </w:r>
      <w:r w:rsidR="00D520E1">
        <w:t xml:space="preserve">, ki/če jih bo </w:t>
      </w:r>
      <w:r>
        <w:t>kupec</w:t>
      </w:r>
      <w:r w:rsidR="00D520E1">
        <w:t xml:space="preserve"> pridobil naknadno.</w:t>
      </w:r>
    </w:p>
    <w:p w14:paraId="7AFCCCB9" w14:textId="77777777" w:rsidR="00D520E1" w:rsidRDefault="00D520E1" w:rsidP="00884224"/>
    <w:p w14:paraId="30857A15" w14:textId="0E4ABAEA" w:rsidR="0063228C" w:rsidRDefault="00422936" w:rsidP="00E2506D">
      <w:r w:rsidRPr="00422936">
        <w:t xml:space="preserve">Dobavitelj se zavezuje, da </w:t>
      </w:r>
      <w:r w:rsidR="006D152B">
        <w:t xml:space="preserve">bo </w:t>
      </w:r>
      <w:r w:rsidRPr="00422936">
        <w:t xml:space="preserve">do konca februarja tekočega leta, </w:t>
      </w:r>
      <w:r w:rsidR="00720A69">
        <w:t>kupcu</w:t>
      </w:r>
      <w:r w:rsidRPr="00422936">
        <w:t xml:space="preserve"> brezplačno posred</w:t>
      </w:r>
      <w:r w:rsidR="006D152B">
        <w:t>oval</w:t>
      </w:r>
      <w:r w:rsidRPr="00422936">
        <w:t xml:space="preserve"> podatke o skupni letni porabi </w:t>
      </w:r>
      <w:r w:rsidR="009B6D9A">
        <w:t xml:space="preserve">električne energije </w:t>
      </w:r>
      <w:r w:rsidRPr="00422936">
        <w:t>v kWh</w:t>
      </w:r>
      <w:r w:rsidR="00866986">
        <w:t>, s prikazom porabe VT in MT,</w:t>
      </w:r>
      <w:r w:rsidRPr="00422936">
        <w:t xml:space="preserve"> za preteklo leto po posameznih merilnih mestih. Podatke dobavitelj posreduje za vse lokacije oz. merilna mesta, ki so navedena </w:t>
      </w:r>
      <w:r w:rsidR="00890712">
        <w:rPr>
          <w:rFonts w:cs="Arial"/>
          <w:bCs/>
        </w:rPr>
        <w:t>v obrazcu OBR – 2.18 (Vrsta in opis predmeta ali Tehnična specifikacija), ki je sestavni del te pogodbe</w:t>
      </w:r>
      <w:r w:rsidR="00890712">
        <w:t xml:space="preserve"> </w:t>
      </w:r>
      <w:r w:rsidRPr="00422936">
        <w:t xml:space="preserve">ter za morebitne druge lokacije oz. merilna mesta </w:t>
      </w:r>
      <w:r w:rsidR="00C5109F">
        <w:t>kupca</w:t>
      </w:r>
      <w:r w:rsidRPr="00422936">
        <w:t xml:space="preserve">, ki/če jih bo </w:t>
      </w:r>
      <w:r w:rsidR="00C5109F">
        <w:t>kupec</w:t>
      </w:r>
      <w:r w:rsidRPr="00422936">
        <w:t xml:space="preserve"> pridobil naknadno. </w:t>
      </w:r>
    </w:p>
    <w:p w14:paraId="0547AE09" w14:textId="29EC4059" w:rsidR="00D82466" w:rsidRDefault="00D82466" w:rsidP="00E2506D"/>
    <w:p w14:paraId="676D6F32" w14:textId="668BC280" w:rsidR="00D82466" w:rsidRDefault="00D82466" w:rsidP="00E2506D">
      <w:r>
        <w:t xml:space="preserve">V kolikor pogodba preneha veljati med koledarskim letom, dobavitelj poroča in predloži podatke iz prejšnjega odstavka </w:t>
      </w:r>
      <w:r w:rsidR="009A4AB5">
        <w:t xml:space="preserve">tudi </w:t>
      </w:r>
      <w:r>
        <w:t xml:space="preserve">v roku 30 dni po prenehanju pogodbe. </w:t>
      </w:r>
    </w:p>
    <w:p w14:paraId="282E7398" w14:textId="77777777" w:rsidR="000E3365" w:rsidRPr="00D622AE" w:rsidRDefault="000E3365" w:rsidP="00E2506D"/>
    <w:p w14:paraId="52B86CB5" w14:textId="0E30308E" w:rsidR="003F115B" w:rsidRDefault="00D520E1" w:rsidP="003F115B">
      <w:pPr>
        <w:pStyle w:val="Naslov1"/>
      </w:pPr>
      <w:bookmarkStart w:id="14" w:name="_Toc102570419"/>
      <w:r>
        <w:t xml:space="preserve">OBRAČUN </w:t>
      </w:r>
      <w:r w:rsidR="009B6D9A">
        <w:t xml:space="preserve">ELEKTRIČNE ENERGIJE </w:t>
      </w:r>
      <w:r>
        <w:t xml:space="preserve">IN </w:t>
      </w:r>
      <w:r w:rsidR="004778EF">
        <w:t>PLAČILNI POGOJI</w:t>
      </w:r>
      <w:bookmarkEnd w:id="14"/>
    </w:p>
    <w:p w14:paraId="73D37768" w14:textId="5CD4CDC1" w:rsidR="004778EF" w:rsidRDefault="004778EF" w:rsidP="004778EF"/>
    <w:p w14:paraId="41251934" w14:textId="77777777" w:rsidR="004778EF" w:rsidRPr="00EE2F8E" w:rsidRDefault="004778EF" w:rsidP="004778EF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EE2F8E">
        <w:rPr>
          <w:rFonts w:asciiTheme="minorHAnsi" w:hAnsiTheme="minorHAnsi" w:cstheme="minorHAnsi"/>
          <w:b/>
        </w:rPr>
        <w:t>člen</w:t>
      </w:r>
    </w:p>
    <w:p w14:paraId="4744C591" w14:textId="5ECA2208" w:rsidR="004778EF" w:rsidRDefault="004778EF" w:rsidP="004778EF">
      <w:r>
        <w:t xml:space="preserve">Dobavitelj obračun za porabljeno </w:t>
      </w:r>
      <w:r w:rsidR="009B6D9A">
        <w:t xml:space="preserve">električne energije </w:t>
      </w:r>
      <w:r>
        <w:t xml:space="preserve">izvede na osnovi podatkov o dejansko izmerjenih mesečnih količinah dobavljene oz. porabljene </w:t>
      </w:r>
      <w:r w:rsidR="009B6D9A">
        <w:t xml:space="preserve">električne energije </w:t>
      </w:r>
      <w:r>
        <w:t>na posamezni lokaciji oz. merilnem mestu.</w:t>
      </w:r>
    </w:p>
    <w:p w14:paraId="345C382C" w14:textId="77777777" w:rsidR="004778EF" w:rsidRDefault="004778EF" w:rsidP="004778EF"/>
    <w:p w14:paraId="50E3CA6C" w14:textId="2DD46B76" w:rsidR="004778EF" w:rsidRDefault="004778EF" w:rsidP="004778EF">
      <w:r w:rsidRPr="00E51982">
        <w:t xml:space="preserve">Za obračun porabljene </w:t>
      </w:r>
      <w:r w:rsidR="009B6D9A">
        <w:t xml:space="preserve">električne energije </w:t>
      </w:r>
      <w:r w:rsidRPr="00E51982">
        <w:t xml:space="preserve">se bodo uporabljali podatki, registrirani na merilnih napravah pripadajočega posameznega merilnega mesta. Za pravilnost podatkov odgovarja pristojni </w:t>
      </w:r>
      <w:r>
        <w:t>sistemski operaterji distribucijskega omrežja (v nadaljevanju: SODO).</w:t>
      </w:r>
    </w:p>
    <w:p w14:paraId="4DD9744A" w14:textId="77777777" w:rsidR="004778EF" w:rsidRDefault="004778EF" w:rsidP="004778EF"/>
    <w:p w14:paraId="2A4F19AB" w14:textId="77777777" w:rsidR="004778EF" w:rsidRDefault="004778EF" w:rsidP="004778EF">
      <w:r w:rsidRPr="00E51982">
        <w:t xml:space="preserve">Če se ugotovi, da so merilne naprave nepravilno registrirale električno energijo ali moč, pogodbeni stranki skupaj ugotovita obseg in čas nastanka napake. Ugotovljeno razliko dobavitelj poračuna v celoti pri naslednjem obračunu. Popravek se izdela za obseg in čas ugotovljene nepravilnosti, vendar največ za šest mesecev nazaj. </w:t>
      </w:r>
    </w:p>
    <w:p w14:paraId="37988658" w14:textId="77777777" w:rsidR="004778EF" w:rsidRDefault="004778EF" w:rsidP="004778EF">
      <w:pPr>
        <w:pStyle w:val="Telobesedila"/>
        <w:tabs>
          <w:tab w:val="left" w:pos="9070"/>
        </w:tabs>
        <w:spacing w:after="0"/>
        <w:ind w:right="-2"/>
        <w:rPr>
          <w:rFonts w:cs="Arial"/>
          <w:lang w:val="sl-SI"/>
        </w:rPr>
      </w:pPr>
    </w:p>
    <w:p w14:paraId="7166B3E9" w14:textId="77777777" w:rsidR="004778EF" w:rsidRPr="006E1FC7" w:rsidRDefault="004778EF" w:rsidP="004778EF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  <w:color w:val="000000" w:themeColor="text1"/>
        </w:rPr>
      </w:pPr>
      <w:r w:rsidRPr="006E1FC7">
        <w:rPr>
          <w:rFonts w:asciiTheme="minorHAnsi" w:hAnsiTheme="minorHAnsi" w:cstheme="minorHAnsi"/>
          <w:b/>
          <w:color w:val="000000" w:themeColor="text1"/>
        </w:rPr>
        <w:t>člen</w:t>
      </w:r>
    </w:p>
    <w:p w14:paraId="09B4DB14" w14:textId="45F7B31F" w:rsidR="00D520E1" w:rsidRDefault="004778EF" w:rsidP="004778EF">
      <w:pPr>
        <w:pStyle w:val="Telobesedila"/>
        <w:tabs>
          <w:tab w:val="left" w:pos="9070"/>
        </w:tabs>
        <w:spacing w:after="0"/>
        <w:ind w:right="-2"/>
        <w:rPr>
          <w:rFonts w:cs="Arial"/>
          <w:lang w:val="sl-SI"/>
        </w:rPr>
      </w:pPr>
      <w:r>
        <w:rPr>
          <w:rFonts w:cs="Arial"/>
          <w:lang w:val="sl-SI"/>
        </w:rPr>
        <w:t xml:space="preserve">Dobavitelj izstavlja račune </w:t>
      </w:r>
      <w:r w:rsidR="00C5109F">
        <w:rPr>
          <w:rFonts w:cs="Arial"/>
          <w:lang w:val="sl-SI"/>
        </w:rPr>
        <w:t>kupcu</w:t>
      </w:r>
      <w:r>
        <w:rPr>
          <w:rFonts w:cs="Arial"/>
          <w:lang w:val="sl-SI"/>
        </w:rPr>
        <w:t xml:space="preserve"> na podlagi mesečnega obračuna</w:t>
      </w:r>
      <w:r w:rsidR="004D43DD">
        <w:rPr>
          <w:rFonts w:cs="Arial"/>
          <w:lang w:val="sl-SI"/>
        </w:rPr>
        <w:t xml:space="preserve"> </w:t>
      </w:r>
      <w:r w:rsidR="009B6D9A">
        <w:rPr>
          <w:rFonts w:cs="Arial"/>
          <w:lang w:val="sl-SI"/>
        </w:rPr>
        <w:t>električn</w:t>
      </w:r>
      <w:r w:rsidR="008A3E81">
        <w:rPr>
          <w:rFonts w:cs="Arial"/>
          <w:lang w:val="sl-SI"/>
        </w:rPr>
        <w:t>e</w:t>
      </w:r>
      <w:r w:rsidR="009B6D9A">
        <w:rPr>
          <w:rFonts w:cs="Arial"/>
          <w:lang w:val="sl-SI"/>
        </w:rPr>
        <w:t xml:space="preserve"> energij</w:t>
      </w:r>
      <w:r w:rsidR="008A3E81">
        <w:rPr>
          <w:rFonts w:cs="Arial"/>
          <w:lang w:val="sl-SI"/>
        </w:rPr>
        <w:t>e</w:t>
      </w:r>
      <w:r>
        <w:rPr>
          <w:rFonts w:cs="Arial"/>
          <w:lang w:val="sl-SI"/>
        </w:rPr>
        <w:t xml:space="preserve">, ločeno za posamezno lokacijo oz. merilno mesto. Na računu je poleg </w:t>
      </w:r>
      <w:r w:rsidR="000E181E">
        <w:rPr>
          <w:rFonts w:cs="Arial"/>
          <w:lang w:val="sl-SI"/>
        </w:rPr>
        <w:t xml:space="preserve">obračuna </w:t>
      </w:r>
      <w:r w:rsidR="009B6D9A">
        <w:rPr>
          <w:rFonts w:cs="Arial"/>
          <w:lang w:val="sl-SI"/>
        </w:rPr>
        <w:t xml:space="preserve">električne energije </w:t>
      </w:r>
      <w:r>
        <w:rPr>
          <w:rFonts w:cs="Arial"/>
          <w:lang w:val="sl-SI"/>
        </w:rPr>
        <w:t>(</w:t>
      </w:r>
      <w:r w:rsidR="000E181E">
        <w:rPr>
          <w:rFonts w:cs="Arial"/>
          <w:lang w:val="sl-SI"/>
        </w:rPr>
        <w:t xml:space="preserve">poraba </w:t>
      </w:r>
      <w:r>
        <w:rPr>
          <w:rFonts w:cs="Arial"/>
          <w:lang w:val="sl-SI"/>
        </w:rPr>
        <w:t xml:space="preserve">VT in MT) navedena </w:t>
      </w:r>
      <w:r w:rsidR="008A3E81">
        <w:rPr>
          <w:rFonts w:cs="Arial"/>
          <w:lang w:val="sl-SI"/>
        </w:rPr>
        <w:t xml:space="preserve">tudi </w:t>
      </w:r>
      <w:r w:rsidR="002D13E2">
        <w:rPr>
          <w:rFonts w:cs="Arial"/>
          <w:lang w:val="sl-SI"/>
        </w:rPr>
        <w:t>troš</w:t>
      </w:r>
      <w:r w:rsidR="00217710">
        <w:rPr>
          <w:rFonts w:cs="Arial"/>
          <w:lang w:val="sl-SI"/>
        </w:rPr>
        <w:t>a</w:t>
      </w:r>
      <w:r w:rsidR="002D13E2">
        <w:rPr>
          <w:rFonts w:cs="Arial"/>
          <w:lang w:val="sl-SI"/>
        </w:rPr>
        <w:t>rina</w:t>
      </w:r>
      <w:r>
        <w:rPr>
          <w:rFonts w:cs="Arial"/>
          <w:lang w:val="sl-SI"/>
        </w:rPr>
        <w:t xml:space="preserve">. </w:t>
      </w:r>
    </w:p>
    <w:p w14:paraId="58ED7A9D" w14:textId="4DDF8428" w:rsidR="00D54ACC" w:rsidRDefault="004778EF" w:rsidP="003F115B">
      <w:pPr>
        <w:pStyle w:val="Telobesedila"/>
        <w:tabs>
          <w:tab w:val="left" w:pos="9070"/>
        </w:tabs>
        <w:spacing w:after="0"/>
        <w:ind w:right="-2"/>
        <w:rPr>
          <w:rFonts w:cs="Arial"/>
          <w:lang w:val="sl-SI"/>
        </w:rPr>
      </w:pPr>
      <w:r>
        <w:rPr>
          <w:rFonts w:cs="Arial"/>
          <w:lang w:val="sl-SI"/>
        </w:rPr>
        <w:lastRenderedPageBreak/>
        <w:t xml:space="preserve">Dobavitelj izstavi račun </w:t>
      </w:r>
      <w:r w:rsidR="00C5109F">
        <w:rPr>
          <w:rFonts w:cs="Arial"/>
          <w:lang w:val="sl-SI"/>
        </w:rPr>
        <w:t>kupcu</w:t>
      </w:r>
      <w:r>
        <w:rPr>
          <w:rFonts w:cs="Arial"/>
          <w:lang w:val="sl-SI"/>
        </w:rPr>
        <w:t xml:space="preserve"> najkasneje do 5. v mesecu za pretekli mesec. </w:t>
      </w:r>
      <w:r w:rsidRPr="00EE0862">
        <w:rPr>
          <w:rFonts w:cs="Arial"/>
          <w:lang w:val="sl-SI"/>
        </w:rPr>
        <w:t>V kolikor dobavitelj do 5. dne v tekočem mesecu ne prejme od SODO obračunsk</w:t>
      </w:r>
      <w:r w:rsidR="008A3E81">
        <w:rPr>
          <w:rFonts w:cs="Arial"/>
          <w:lang w:val="sl-SI"/>
        </w:rPr>
        <w:t>ih</w:t>
      </w:r>
      <w:r w:rsidRPr="00EE0862">
        <w:rPr>
          <w:rFonts w:cs="Arial"/>
          <w:lang w:val="sl-SI"/>
        </w:rPr>
        <w:t xml:space="preserve"> podatk</w:t>
      </w:r>
      <w:r w:rsidR="008A3E81">
        <w:rPr>
          <w:rFonts w:cs="Arial"/>
          <w:lang w:val="sl-SI"/>
        </w:rPr>
        <w:t>ov</w:t>
      </w:r>
      <w:r w:rsidRPr="00EE0862">
        <w:rPr>
          <w:rFonts w:cs="Arial"/>
          <w:lang w:val="sl-SI"/>
        </w:rPr>
        <w:t xml:space="preserve"> za pretekli mes</w:t>
      </w:r>
      <w:r>
        <w:rPr>
          <w:rFonts w:cs="Arial"/>
          <w:lang w:val="sl-SI"/>
        </w:rPr>
        <w:t>ec, lahko dobavitelj izda račun</w:t>
      </w:r>
      <w:r w:rsidRPr="00EE0862">
        <w:rPr>
          <w:rFonts w:cs="Arial"/>
          <w:lang w:val="sl-SI"/>
        </w:rPr>
        <w:t xml:space="preserve"> na podlagi napovedi, dejansko porabo v preteklem mesecu pa upošteva v obliki poračuna pri naslednjem računu.</w:t>
      </w:r>
    </w:p>
    <w:p w14:paraId="55E52845" w14:textId="0161C1A7" w:rsidR="00C5109F" w:rsidRDefault="00C5109F" w:rsidP="003F115B">
      <w:pPr>
        <w:pStyle w:val="Telobesedila"/>
        <w:tabs>
          <w:tab w:val="left" w:pos="9070"/>
        </w:tabs>
        <w:spacing w:after="0"/>
        <w:ind w:right="-2"/>
        <w:rPr>
          <w:rFonts w:cs="Arial"/>
          <w:lang w:val="sl-SI"/>
        </w:rPr>
      </w:pPr>
    </w:p>
    <w:p w14:paraId="4D7F94BF" w14:textId="77777777" w:rsidR="004778EF" w:rsidRPr="006E1FC7" w:rsidRDefault="004778EF" w:rsidP="004778EF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  <w:color w:val="000000" w:themeColor="text1"/>
        </w:rPr>
      </w:pPr>
      <w:r w:rsidRPr="006E1FC7">
        <w:rPr>
          <w:rFonts w:asciiTheme="minorHAnsi" w:hAnsiTheme="minorHAnsi" w:cstheme="minorHAnsi"/>
          <w:b/>
          <w:color w:val="000000" w:themeColor="text1"/>
        </w:rPr>
        <w:t>člen</w:t>
      </w:r>
    </w:p>
    <w:p w14:paraId="22F3FAB8" w14:textId="1A239A2B" w:rsidR="004778EF" w:rsidRDefault="004778EF" w:rsidP="004778EF">
      <w:pPr>
        <w:pStyle w:val="Telobesedila"/>
        <w:tabs>
          <w:tab w:val="left" w:pos="9070"/>
        </w:tabs>
        <w:spacing w:after="0"/>
        <w:ind w:right="-2"/>
        <w:rPr>
          <w:rFonts w:cs="Arial"/>
          <w:lang w:val="sl-SI"/>
        </w:rPr>
      </w:pPr>
      <w:r w:rsidRPr="004778EF">
        <w:rPr>
          <w:rFonts w:cs="Arial"/>
          <w:lang w:val="sl-SI"/>
        </w:rPr>
        <w:t xml:space="preserve">V primeru, da račun ni izstavljen pravilno, ima </w:t>
      </w:r>
      <w:r w:rsidR="00C5109F">
        <w:rPr>
          <w:rFonts w:cs="Arial"/>
          <w:lang w:val="sl-SI"/>
        </w:rPr>
        <w:t>kupec</w:t>
      </w:r>
      <w:r w:rsidRPr="004778EF">
        <w:rPr>
          <w:rFonts w:cs="Arial"/>
          <w:lang w:val="sl-SI"/>
        </w:rPr>
        <w:t xml:space="preserve"> pravico zavrniti sporni del računa. Zavrnitev (spornega dela ali celotnega) računa se izvede pisno, in sicer najkasneje v 15-ih dneh od dneva prejema računa. </w:t>
      </w:r>
      <w:r w:rsidR="00C5109F">
        <w:rPr>
          <w:rFonts w:cs="Arial"/>
          <w:lang w:val="sl-SI"/>
        </w:rPr>
        <w:t>Kupec</w:t>
      </w:r>
      <w:r w:rsidRPr="004778EF">
        <w:rPr>
          <w:rFonts w:cs="Arial"/>
          <w:lang w:val="sl-SI"/>
        </w:rPr>
        <w:t xml:space="preserve"> je dolžan nesporni del računa plačati v skladu s pogodbenimi določili.  </w:t>
      </w:r>
    </w:p>
    <w:p w14:paraId="3A816050" w14:textId="77777777" w:rsidR="004778EF" w:rsidRDefault="004778EF" w:rsidP="003F115B">
      <w:pPr>
        <w:rPr>
          <w:lang w:eastAsia="x-none"/>
        </w:rPr>
      </w:pPr>
    </w:p>
    <w:p w14:paraId="314DFEB2" w14:textId="77777777" w:rsidR="004778EF" w:rsidRPr="006E1FC7" w:rsidRDefault="004778EF" w:rsidP="004778EF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  <w:color w:val="000000" w:themeColor="text1"/>
        </w:rPr>
      </w:pPr>
      <w:r w:rsidRPr="006E1FC7">
        <w:rPr>
          <w:rFonts w:asciiTheme="minorHAnsi" w:hAnsiTheme="minorHAnsi" w:cstheme="minorHAnsi"/>
          <w:b/>
          <w:color w:val="000000" w:themeColor="text1"/>
        </w:rPr>
        <w:t>člen</w:t>
      </w:r>
    </w:p>
    <w:p w14:paraId="692A997A" w14:textId="00BD60F2" w:rsidR="003F115B" w:rsidRDefault="004778EF" w:rsidP="003F115B">
      <w:pPr>
        <w:rPr>
          <w:lang w:eastAsia="x-none"/>
        </w:rPr>
      </w:pPr>
      <w:r>
        <w:rPr>
          <w:lang w:eastAsia="x-none"/>
        </w:rPr>
        <w:t xml:space="preserve">Dobavitelj </w:t>
      </w:r>
      <w:r w:rsidR="00D54ACC">
        <w:rPr>
          <w:lang w:eastAsia="x-none"/>
        </w:rPr>
        <w:t xml:space="preserve">mora </w:t>
      </w:r>
      <w:r w:rsidR="003F115B" w:rsidRPr="00EE2F8E">
        <w:rPr>
          <w:lang w:eastAsia="x-none"/>
        </w:rPr>
        <w:t>račun</w:t>
      </w:r>
      <w:r>
        <w:rPr>
          <w:lang w:eastAsia="x-none"/>
        </w:rPr>
        <w:t>e</w:t>
      </w:r>
      <w:r w:rsidR="003F115B" w:rsidRPr="00EE2F8E">
        <w:rPr>
          <w:lang w:eastAsia="x-none"/>
        </w:rPr>
        <w:t xml:space="preserve"> in spremljajoče dokumente</w:t>
      </w:r>
      <w:r>
        <w:rPr>
          <w:lang w:eastAsia="x-none"/>
        </w:rPr>
        <w:t xml:space="preserve"> pošiljati </w:t>
      </w:r>
      <w:r w:rsidR="00C5109F">
        <w:rPr>
          <w:lang w:eastAsia="x-none"/>
        </w:rPr>
        <w:t>kupcu</w:t>
      </w:r>
      <w:r w:rsidR="003F115B" w:rsidRPr="00EE2F8E">
        <w:rPr>
          <w:lang w:eastAsia="x-none"/>
        </w:rPr>
        <w:t xml:space="preserve"> izključno v elektronski obliki (e–račun). Račun mora biti naslovljen na: Zavod Republike Slovenije za blagovne rezerve, Dunajska cesta 106, 1000 Ljubljana</w:t>
      </w:r>
      <w:r w:rsidR="00130E66">
        <w:rPr>
          <w:lang w:eastAsia="x-none"/>
        </w:rPr>
        <w:t xml:space="preserve"> na TRR: SI56 2900 0005 5148 819</w:t>
      </w:r>
      <w:r w:rsidR="003F115B" w:rsidRPr="00EE2F8E">
        <w:rPr>
          <w:lang w:eastAsia="x-none"/>
        </w:rPr>
        <w:t>.</w:t>
      </w:r>
      <w:r w:rsidR="003F443C">
        <w:rPr>
          <w:lang w:eastAsia="x-none"/>
        </w:rPr>
        <w:t xml:space="preserve"> Naročnik bo posredoval navodila za izdajo e-računa.</w:t>
      </w:r>
    </w:p>
    <w:p w14:paraId="7C3CDA89" w14:textId="77777777" w:rsidR="008A3E81" w:rsidRPr="00130E66" w:rsidRDefault="008A3E81" w:rsidP="003F115B">
      <w:pPr>
        <w:rPr>
          <w:lang w:eastAsia="x-none"/>
        </w:rPr>
      </w:pPr>
    </w:p>
    <w:p w14:paraId="2190C660" w14:textId="04ABB1DA" w:rsidR="003F115B" w:rsidRDefault="00130E66" w:rsidP="003F115B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>
        <w:rPr>
          <w:rFonts w:asciiTheme="minorHAnsi" w:hAnsiTheme="minorHAnsi" w:cstheme="minorBidi"/>
          <w:b/>
          <w:bCs/>
        </w:rPr>
        <w:t>č</w:t>
      </w:r>
      <w:r w:rsidR="003F115B" w:rsidRPr="4698246E">
        <w:rPr>
          <w:rFonts w:asciiTheme="minorHAnsi" w:hAnsiTheme="minorHAnsi" w:cstheme="minorBidi"/>
          <w:b/>
          <w:bCs/>
        </w:rPr>
        <w:t>len</w:t>
      </w:r>
    </w:p>
    <w:p w14:paraId="026FA01E" w14:textId="5C820849" w:rsidR="009B6D9A" w:rsidRDefault="009B6D9A" w:rsidP="009B6D9A">
      <w:pPr>
        <w:rPr>
          <w:rFonts w:asciiTheme="majorHAnsi" w:hAnsiTheme="majorHAnsi" w:cstheme="majorHAnsi"/>
        </w:rPr>
      </w:pPr>
      <w:r w:rsidRPr="00CC5B39">
        <w:rPr>
          <w:rFonts w:asciiTheme="majorHAnsi" w:hAnsiTheme="majorHAnsi" w:cstheme="majorHAnsi"/>
        </w:rPr>
        <w:t xml:space="preserve">Rok plačila </w:t>
      </w:r>
      <w:r>
        <w:rPr>
          <w:rFonts w:asciiTheme="majorHAnsi" w:hAnsiTheme="majorHAnsi" w:cstheme="majorHAnsi"/>
        </w:rPr>
        <w:t xml:space="preserve">nespornega računa </w:t>
      </w:r>
      <w:r w:rsidRPr="00CC5B39">
        <w:rPr>
          <w:rFonts w:asciiTheme="majorHAnsi" w:hAnsiTheme="majorHAnsi" w:cstheme="majorHAnsi"/>
        </w:rPr>
        <w:t>je 30. dan od dneva prejetja</w:t>
      </w:r>
      <w:r>
        <w:rPr>
          <w:rFonts w:asciiTheme="majorHAnsi" w:hAnsiTheme="majorHAnsi" w:cstheme="majorHAnsi"/>
        </w:rPr>
        <w:t xml:space="preserve"> </w:t>
      </w:r>
      <w:r w:rsidRPr="00CC5B39">
        <w:rPr>
          <w:rFonts w:asciiTheme="majorHAnsi" w:hAnsiTheme="majorHAnsi" w:cstheme="majorHAnsi"/>
        </w:rPr>
        <w:t>e-računa</w:t>
      </w:r>
      <w:r>
        <w:rPr>
          <w:rFonts w:asciiTheme="majorHAnsi" w:hAnsiTheme="majorHAnsi" w:cstheme="majorHAnsi"/>
        </w:rPr>
        <w:t xml:space="preserve">, ki je izstavljen skladno z določili te pogodbe, na račun </w:t>
      </w:r>
      <w:r w:rsidR="00CF25D6">
        <w:rPr>
          <w:rFonts w:asciiTheme="majorHAnsi" w:hAnsiTheme="majorHAnsi" w:cstheme="majorHAnsi"/>
        </w:rPr>
        <w:t>dobavitelja</w:t>
      </w:r>
      <w:r>
        <w:rPr>
          <w:rFonts w:asciiTheme="majorHAnsi" w:hAnsiTheme="majorHAnsi" w:cstheme="majorHAnsi"/>
        </w:rPr>
        <w:t>:</w:t>
      </w:r>
    </w:p>
    <w:tbl>
      <w:tblPr>
        <w:tblStyle w:val="Tabelamrea"/>
        <w:tblW w:w="9054" w:type="dxa"/>
        <w:tblInd w:w="38" w:type="dxa"/>
        <w:tblLook w:val="04A0" w:firstRow="1" w:lastRow="0" w:firstColumn="1" w:lastColumn="0" w:noHBand="0" w:noVBand="1"/>
      </w:tblPr>
      <w:tblGrid>
        <w:gridCol w:w="3020"/>
        <w:gridCol w:w="3020"/>
        <w:gridCol w:w="3014"/>
      </w:tblGrid>
      <w:tr w:rsidR="00CF25D6" w:rsidRPr="00604DB2" w14:paraId="18AC1308" w14:textId="77777777" w:rsidTr="003C0C4F">
        <w:trPr>
          <w:trHeight w:val="284"/>
        </w:trPr>
        <w:tc>
          <w:tcPr>
            <w:tcW w:w="3020" w:type="dxa"/>
          </w:tcPr>
          <w:p w14:paraId="44A8D549" w14:textId="261262BF" w:rsidR="00CF25D6" w:rsidRPr="00604DB2" w:rsidRDefault="00CF25D6" w:rsidP="00CF25D6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Naziv dobavitelja:</w:t>
            </w:r>
          </w:p>
        </w:tc>
        <w:tc>
          <w:tcPr>
            <w:tcW w:w="3020" w:type="dxa"/>
          </w:tcPr>
          <w:p w14:paraId="0F5E48F0" w14:textId="16F4B3F7" w:rsidR="00CF25D6" w:rsidRPr="00604DB2" w:rsidRDefault="00CF25D6" w:rsidP="009B6D9A">
            <w:pPr>
              <w:jc w:val="center"/>
              <w:rPr>
                <w:rFonts w:asciiTheme="majorHAnsi" w:hAnsiTheme="majorHAnsi" w:cstheme="majorHAnsi"/>
              </w:rPr>
            </w:pPr>
            <w:r w:rsidRPr="00604DB2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3014" w:type="dxa"/>
          </w:tcPr>
          <w:p w14:paraId="2F20CED8" w14:textId="77777777" w:rsidR="00CF25D6" w:rsidRPr="00604DB2" w:rsidRDefault="00CF25D6" w:rsidP="009B6D9A">
            <w:pPr>
              <w:jc w:val="center"/>
              <w:rPr>
                <w:rFonts w:asciiTheme="majorHAnsi" w:hAnsiTheme="majorHAnsi" w:cstheme="majorHAnsi"/>
              </w:rPr>
            </w:pPr>
            <w:r w:rsidRPr="00604DB2">
              <w:rPr>
                <w:rFonts w:asciiTheme="majorHAnsi" w:hAnsiTheme="majorHAnsi" w:cstheme="majorHAnsi"/>
              </w:rPr>
              <w:t>TRR odprt pri banki</w:t>
            </w:r>
          </w:p>
        </w:tc>
      </w:tr>
      <w:tr w:rsidR="00CF25D6" w:rsidRPr="00604DB2" w14:paraId="0B9BF7EC" w14:textId="77777777" w:rsidTr="003C0C4F">
        <w:trPr>
          <w:trHeight w:val="268"/>
        </w:trPr>
        <w:tc>
          <w:tcPr>
            <w:tcW w:w="3020" w:type="dxa"/>
          </w:tcPr>
          <w:p w14:paraId="6542089E" w14:textId="77777777" w:rsidR="00CF25D6" w:rsidRPr="00604DB2" w:rsidRDefault="00CF25D6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020" w:type="dxa"/>
            <w:shd w:val="clear" w:color="auto" w:fill="auto"/>
          </w:tcPr>
          <w:p w14:paraId="1C62D63A" w14:textId="3B91D917" w:rsidR="00CF25D6" w:rsidRPr="00604DB2" w:rsidRDefault="00CF25D6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014" w:type="dxa"/>
            <w:shd w:val="clear" w:color="auto" w:fill="auto"/>
          </w:tcPr>
          <w:p w14:paraId="16C12B04" w14:textId="77777777" w:rsidR="00CF25D6" w:rsidRPr="00604DB2" w:rsidRDefault="00CF25D6" w:rsidP="009B6D9A">
            <w:pPr>
              <w:rPr>
                <w:rFonts w:asciiTheme="majorHAnsi" w:hAnsiTheme="majorHAnsi" w:cstheme="majorHAnsi"/>
              </w:rPr>
            </w:pPr>
          </w:p>
        </w:tc>
      </w:tr>
    </w:tbl>
    <w:p w14:paraId="7982C670" w14:textId="77777777" w:rsidR="009B6D9A" w:rsidRDefault="009B6D9A" w:rsidP="009B6D9A">
      <w:pPr>
        <w:rPr>
          <w:rFonts w:asciiTheme="majorHAnsi" w:hAnsiTheme="majorHAnsi" w:cstheme="majorHAnsi"/>
        </w:rPr>
      </w:pPr>
    </w:p>
    <w:p w14:paraId="2903AF40" w14:textId="455F81C4" w:rsidR="009B6D9A" w:rsidRPr="00604DB2" w:rsidRDefault="009B6D9A" w:rsidP="009B6D9A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in na račun </w:t>
      </w:r>
      <w:r w:rsidR="00CF25D6">
        <w:rPr>
          <w:rFonts w:asciiTheme="majorHAnsi" w:hAnsiTheme="majorHAnsi" w:cstheme="majorHAnsi"/>
        </w:rPr>
        <w:t xml:space="preserve">podizvajalca </w:t>
      </w:r>
      <w:r>
        <w:rPr>
          <w:rFonts w:asciiTheme="majorHAnsi" w:hAnsiTheme="majorHAnsi" w:cstheme="majorHAnsi"/>
        </w:rPr>
        <w:t xml:space="preserve">in sicer: </w:t>
      </w: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3021"/>
        <w:gridCol w:w="3004"/>
        <w:gridCol w:w="2997"/>
      </w:tblGrid>
      <w:tr w:rsidR="009B6D9A" w:rsidRPr="00604DB2" w14:paraId="28A8DB68" w14:textId="77777777" w:rsidTr="009B6D9A">
        <w:tc>
          <w:tcPr>
            <w:tcW w:w="3021" w:type="dxa"/>
          </w:tcPr>
          <w:p w14:paraId="0D66E7C5" w14:textId="18976733" w:rsidR="009B6D9A" w:rsidRPr="00604DB2" w:rsidRDefault="009B6D9A" w:rsidP="00CF25D6">
            <w:pPr>
              <w:jc w:val="center"/>
              <w:rPr>
                <w:rFonts w:asciiTheme="majorHAnsi" w:hAnsiTheme="majorHAnsi" w:cstheme="majorHAnsi"/>
              </w:rPr>
            </w:pPr>
            <w:r w:rsidRPr="00604DB2">
              <w:rPr>
                <w:rFonts w:asciiTheme="majorHAnsi" w:hAnsiTheme="majorHAnsi" w:cstheme="majorHAnsi"/>
              </w:rPr>
              <w:t xml:space="preserve">Naziv </w:t>
            </w:r>
            <w:r w:rsidR="00CF25D6">
              <w:rPr>
                <w:rFonts w:asciiTheme="majorHAnsi" w:hAnsiTheme="majorHAnsi" w:cstheme="majorHAnsi"/>
              </w:rPr>
              <w:t>podizvajalca</w:t>
            </w:r>
            <w:r w:rsidRPr="00604DB2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3004" w:type="dxa"/>
          </w:tcPr>
          <w:p w14:paraId="3FD628EA" w14:textId="77777777" w:rsidR="009B6D9A" w:rsidRPr="00604DB2" w:rsidRDefault="009B6D9A" w:rsidP="009B6D9A">
            <w:pPr>
              <w:jc w:val="center"/>
              <w:rPr>
                <w:rFonts w:asciiTheme="majorHAnsi" w:hAnsiTheme="majorHAnsi" w:cstheme="majorHAnsi"/>
              </w:rPr>
            </w:pPr>
            <w:r w:rsidRPr="00604DB2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2997" w:type="dxa"/>
          </w:tcPr>
          <w:p w14:paraId="15EC6344" w14:textId="77777777" w:rsidR="009B6D9A" w:rsidRPr="00604DB2" w:rsidRDefault="009B6D9A" w:rsidP="009B6D9A">
            <w:pPr>
              <w:jc w:val="center"/>
              <w:rPr>
                <w:rFonts w:asciiTheme="majorHAnsi" w:hAnsiTheme="majorHAnsi" w:cstheme="majorHAnsi"/>
              </w:rPr>
            </w:pPr>
            <w:r w:rsidRPr="00604DB2">
              <w:rPr>
                <w:rFonts w:asciiTheme="majorHAnsi" w:hAnsiTheme="majorHAnsi" w:cstheme="majorHAnsi"/>
              </w:rPr>
              <w:t>TRR odprt pri banki</w:t>
            </w:r>
          </w:p>
        </w:tc>
      </w:tr>
      <w:tr w:rsidR="009B6D9A" w:rsidRPr="00604DB2" w14:paraId="2301475D" w14:textId="77777777" w:rsidTr="009B6D9A">
        <w:tc>
          <w:tcPr>
            <w:tcW w:w="3021" w:type="dxa"/>
            <w:shd w:val="clear" w:color="auto" w:fill="auto"/>
          </w:tcPr>
          <w:p w14:paraId="70F5E4FE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004" w:type="dxa"/>
            <w:shd w:val="clear" w:color="auto" w:fill="auto"/>
          </w:tcPr>
          <w:p w14:paraId="245ED7AA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97" w:type="dxa"/>
            <w:shd w:val="clear" w:color="auto" w:fill="auto"/>
          </w:tcPr>
          <w:p w14:paraId="6584641B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</w:tr>
      <w:tr w:rsidR="009B6D9A" w:rsidRPr="00604DB2" w14:paraId="074034C1" w14:textId="77777777" w:rsidTr="009B6D9A">
        <w:tc>
          <w:tcPr>
            <w:tcW w:w="3021" w:type="dxa"/>
          </w:tcPr>
          <w:p w14:paraId="031B6F50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004" w:type="dxa"/>
          </w:tcPr>
          <w:p w14:paraId="4E8A1033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97" w:type="dxa"/>
          </w:tcPr>
          <w:p w14:paraId="219C60F4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</w:tr>
      <w:tr w:rsidR="009B6D9A" w:rsidRPr="00604DB2" w14:paraId="7C74A11B" w14:textId="77777777" w:rsidTr="009B6D9A">
        <w:tc>
          <w:tcPr>
            <w:tcW w:w="3021" w:type="dxa"/>
          </w:tcPr>
          <w:p w14:paraId="453487DC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004" w:type="dxa"/>
          </w:tcPr>
          <w:p w14:paraId="0B4CE229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97" w:type="dxa"/>
          </w:tcPr>
          <w:p w14:paraId="1F8CED34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</w:tr>
      <w:tr w:rsidR="009B6D9A" w:rsidRPr="00604DB2" w14:paraId="6CD81268" w14:textId="77777777" w:rsidTr="009B6D9A">
        <w:tc>
          <w:tcPr>
            <w:tcW w:w="3021" w:type="dxa"/>
            <w:shd w:val="clear" w:color="auto" w:fill="auto"/>
          </w:tcPr>
          <w:p w14:paraId="21557203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004" w:type="dxa"/>
            <w:shd w:val="clear" w:color="auto" w:fill="auto"/>
          </w:tcPr>
          <w:p w14:paraId="66039176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97" w:type="dxa"/>
            <w:shd w:val="clear" w:color="auto" w:fill="auto"/>
          </w:tcPr>
          <w:p w14:paraId="31F05ACC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</w:tr>
      <w:tr w:rsidR="009B6D9A" w:rsidRPr="00604DB2" w14:paraId="73EFF842" w14:textId="77777777" w:rsidTr="009B6D9A">
        <w:tc>
          <w:tcPr>
            <w:tcW w:w="3021" w:type="dxa"/>
            <w:shd w:val="clear" w:color="auto" w:fill="auto"/>
          </w:tcPr>
          <w:p w14:paraId="384718DE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004" w:type="dxa"/>
            <w:shd w:val="clear" w:color="auto" w:fill="auto"/>
          </w:tcPr>
          <w:p w14:paraId="1A91C482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97" w:type="dxa"/>
            <w:shd w:val="clear" w:color="auto" w:fill="auto"/>
          </w:tcPr>
          <w:p w14:paraId="652C6A1E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</w:tr>
      <w:tr w:rsidR="009B6D9A" w:rsidRPr="00604DB2" w14:paraId="69D36561" w14:textId="77777777" w:rsidTr="009B6D9A">
        <w:tc>
          <w:tcPr>
            <w:tcW w:w="3021" w:type="dxa"/>
            <w:shd w:val="clear" w:color="auto" w:fill="auto"/>
          </w:tcPr>
          <w:p w14:paraId="5813E360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004" w:type="dxa"/>
            <w:shd w:val="clear" w:color="auto" w:fill="auto"/>
          </w:tcPr>
          <w:p w14:paraId="0E06CD31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97" w:type="dxa"/>
            <w:shd w:val="clear" w:color="auto" w:fill="auto"/>
          </w:tcPr>
          <w:p w14:paraId="35FA992F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</w:tr>
      <w:tr w:rsidR="009B6D9A" w:rsidRPr="00604DB2" w14:paraId="26245981" w14:textId="77777777" w:rsidTr="009B6D9A">
        <w:tc>
          <w:tcPr>
            <w:tcW w:w="3021" w:type="dxa"/>
            <w:shd w:val="clear" w:color="auto" w:fill="auto"/>
          </w:tcPr>
          <w:p w14:paraId="6DE53B1D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004" w:type="dxa"/>
            <w:shd w:val="clear" w:color="auto" w:fill="auto"/>
          </w:tcPr>
          <w:p w14:paraId="0E19B190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97" w:type="dxa"/>
            <w:shd w:val="clear" w:color="auto" w:fill="auto"/>
          </w:tcPr>
          <w:p w14:paraId="0ABD95B1" w14:textId="77777777" w:rsidR="009B6D9A" w:rsidRPr="00604DB2" w:rsidRDefault="009B6D9A" w:rsidP="009B6D9A">
            <w:pPr>
              <w:rPr>
                <w:rFonts w:asciiTheme="majorHAnsi" w:hAnsiTheme="majorHAnsi" w:cstheme="majorHAnsi"/>
              </w:rPr>
            </w:pPr>
          </w:p>
        </w:tc>
      </w:tr>
    </w:tbl>
    <w:p w14:paraId="5B8A7829" w14:textId="24A06434" w:rsidR="009B6D9A" w:rsidRDefault="009B6D9A" w:rsidP="009B6D9A">
      <w:pPr>
        <w:pStyle w:val="Telobesedila"/>
        <w:tabs>
          <w:tab w:val="left" w:pos="9070"/>
        </w:tabs>
        <w:spacing w:after="0"/>
        <w:ind w:right="-2"/>
        <w:rPr>
          <w:rFonts w:asciiTheme="majorHAnsi" w:hAnsiTheme="majorHAnsi" w:cstheme="majorHAnsi"/>
          <w:lang w:val="sl-SI"/>
        </w:rPr>
      </w:pPr>
      <w:r w:rsidRPr="007A2587">
        <w:rPr>
          <w:rFonts w:asciiTheme="majorHAnsi" w:hAnsiTheme="majorHAnsi" w:cstheme="majorHAnsi"/>
          <w:lang w:val="sl-SI"/>
        </w:rPr>
        <w:t xml:space="preserve">Računi morajo biti pripravljeni </w:t>
      </w:r>
      <w:r>
        <w:rPr>
          <w:rFonts w:asciiTheme="majorHAnsi" w:hAnsiTheme="majorHAnsi" w:cstheme="majorHAnsi"/>
          <w:lang w:val="sl-SI"/>
        </w:rPr>
        <w:t xml:space="preserve">tako, da bo </w:t>
      </w:r>
      <w:r w:rsidRPr="007A2587">
        <w:rPr>
          <w:rFonts w:asciiTheme="majorHAnsi" w:hAnsiTheme="majorHAnsi" w:cstheme="majorHAnsi"/>
          <w:lang w:val="sl-SI"/>
        </w:rPr>
        <w:t xml:space="preserve">lahko </w:t>
      </w:r>
      <w:r>
        <w:rPr>
          <w:rFonts w:asciiTheme="majorHAnsi" w:hAnsiTheme="majorHAnsi" w:cstheme="majorHAnsi"/>
          <w:lang w:val="sl-SI"/>
        </w:rPr>
        <w:t>kupec</w:t>
      </w:r>
      <w:r w:rsidRPr="007A2587">
        <w:rPr>
          <w:rFonts w:asciiTheme="majorHAnsi" w:hAnsiTheme="majorHAnsi" w:cstheme="majorHAnsi"/>
          <w:lang w:val="sl-SI"/>
        </w:rPr>
        <w:t xml:space="preserve"> izvedel plačila vsem </w:t>
      </w:r>
      <w:r w:rsidR="00CF25D6">
        <w:rPr>
          <w:rFonts w:asciiTheme="majorHAnsi" w:hAnsiTheme="majorHAnsi" w:cstheme="majorHAnsi"/>
          <w:lang w:val="sl-SI"/>
        </w:rPr>
        <w:t>zgoraj navedenim</w:t>
      </w:r>
      <w:r w:rsidRPr="007A2587">
        <w:rPr>
          <w:rFonts w:asciiTheme="majorHAnsi" w:hAnsiTheme="majorHAnsi" w:cstheme="majorHAnsi"/>
          <w:lang w:val="sl-SI"/>
        </w:rPr>
        <w:t xml:space="preserve"> podjetjem</w:t>
      </w:r>
      <w:r>
        <w:rPr>
          <w:rFonts w:asciiTheme="majorHAnsi" w:hAnsiTheme="majorHAnsi" w:cstheme="majorHAnsi"/>
          <w:lang w:val="sl-SI"/>
        </w:rPr>
        <w:t xml:space="preserve">. </w:t>
      </w:r>
    </w:p>
    <w:p w14:paraId="6A30B5FA" w14:textId="77777777" w:rsidR="009B6D9A" w:rsidRDefault="009B6D9A" w:rsidP="009B6D9A">
      <w:pPr>
        <w:pStyle w:val="Telobesedila"/>
        <w:tabs>
          <w:tab w:val="left" w:pos="9070"/>
        </w:tabs>
        <w:spacing w:after="0"/>
        <w:ind w:right="-2"/>
        <w:rPr>
          <w:rFonts w:asciiTheme="majorHAnsi" w:hAnsiTheme="majorHAnsi" w:cstheme="majorHAnsi"/>
          <w:lang w:val="sl-SI"/>
        </w:rPr>
      </w:pPr>
    </w:p>
    <w:p w14:paraId="69C2260A" w14:textId="77777777" w:rsidR="009B6D9A" w:rsidRDefault="009B6D9A" w:rsidP="009B6D9A">
      <w:pPr>
        <w:pStyle w:val="Telobesedila"/>
        <w:tabs>
          <w:tab w:val="left" w:pos="9070"/>
        </w:tabs>
        <w:spacing w:after="0"/>
        <w:ind w:right="-2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Če je zadnji dan za plačilo dela prost dan, se šteje, da je zadnji dan za plačilo prvi naslednji delovni dan. </w:t>
      </w:r>
    </w:p>
    <w:p w14:paraId="4818840D" w14:textId="77777777" w:rsidR="009B6D9A" w:rsidRDefault="009B6D9A" w:rsidP="003F115B">
      <w:pPr>
        <w:ind w:right="-2"/>
      </w:pPr>
    </w:p>
    <w:p w14:paraId="211714B3" w14:textId="77777777" w:rsidR="003F115B" w:rsidRPr="008E036E" w:rsidRDefault="003F115B" w:rsidP="003F115B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8E036E">
        <w:rPr>
          <w:rFonts w:asciiTheme="minorHAnsi" w:hAnsiTheme="minorHAnsi" w:cstheme="minorHAnsi"/>
          <w:b/>
        </w:rPr>
        <w:t>člen</w:t>
      </w:r>
    </w:p>
    <w:p w14:paraId="5DC21A84" w14:textId="063470B5" w:rsidR="003F115B" w:rsidRDefault="003F115B" w:rsidP="003F115B">
      <w:pPr>
        <w:ind w:right="-2"/>
        <w:rPr>
          <w:rFonts w:cs="Arial"/>
        </w:rPr>
      </w:pPr>
      <w:r w:rsidRPr="008E036E">
        <w:rPr>
          <w:rFonts w:cs="Arial"/>
        </w:rPr>
        <w:t xml:space="preserve">V primeru nepravočasnega plačila, je </w:t>
      </w:r>
      <w:r w:rsidR="00C5109F">
        <w:rPr>
          <w:rFonts w:cs="Arial"/>
        </w:rPr>
        <w:t>kupec</w:t>
      </w:r>
      <w:r w:rsidR="00583856">
        <w:rPr>
          <w:rFonts w:cs="Arial"/>
        </w:rPr>
        <w:t xml:space="preserve"> </w:t>
      </w:r>
      <w:r w:rsidRPr="008E036E">
        <w:rPr>
          <w:rFonts w:cs="Arial"/>
        </w:rPr>
        <w:t xml:space="preserve">dolžan </w:t>
      </w:r>
      <w:r w:rsidR="004778EF">
        <w:rPr>
          <w:rFonts w:cs="Arial"/>
        </w:rPr>
        <w:t>dobavitelju</w:t>
      </w:r>
      <w:r w:rsidRPr="008E036E">
        <w:rPr>
          <w:rFonts w:cs="Arial"/>
        </w:rPr>
        <w:t xml:space="preserve"> plačati zakonske zamudne obresti od dneva zapadlosti, do dneva dejanskega plačila.</w:t>
      </w:r>
    </w:p>
    <w:p w14:paraId="7A802732" w14:textId="77777777" w:rsidR="003F115B" w:rsidRPr="008E036E" w:rsidRDefault="003F115B" w:rsidP="003F115B">
      <w:pPr>
        <w:ind w:right="-2"/>
        <w:rPr>
          <w:rFonts w:cs="Arial"/>
        </w:rPr>
      </w:pPr>
    </w:p>
    <w:p w14:paraId="216CA2ED" w14:textId="77777777" w:rsidR="003F115B" w:rsidRPr="008E036E" w:rsidRDefault="003F115B" w:rsidP="003F115B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8E036E">
        <w:rPr>
          <w:rFonts w:asciiTheme="minorHAnsi" w:hAnsiTheme="minorHAnsi" w:cstheme="minorHAnsi"/>
          <w:b/>
        </w:rPr>
        <w:t>člen</w:t>
      </w:r>
    </w:p>
    <w:p w14:paraId="5FB31804" w14:textId="70380147" w:rsidR="003F115B" w:rsidRPr="008E036E" w:rsidRDefault="003F115B" w:rsidP="003F115B">
      <w:pPr>
        <w:rPr>
          <w:rFonts w:cs="Arial"/>
        </w:rPr>
      </w:pPr>
      <w:r w:rsidRPr="008E036E">
        <w:rPr>
          <w:rFonts w:cs="Arial"/>
        </w:rPr>
        <w:t xml:space="preserve">V primeru kakršnih koli odprtih terjatev </w:t>
      </w:r>
      <w:r w:rsidR="00C5109F">
        <w:rPr>
          <w:rFonts w:cs="Arial"/>
        </w:rPr>
        <w:t>kupca</w:t>
      </w:r>
      <w:r w:rsidRPr="008E036E">
        <w:rPr>
          <w:rFonts w:cs="Arial"/>
        </w:rPr>
        <w:t xml:space="preserve"> do </w:t>
      </w:r>
      <w:r w:rsidR="004778EF">
        <w:rPr>
          <w:rFonts w:cs="Arial"/>
        </w:rPr>
        <w:t>dobavitelja</w:t>
      </w:r>
      <w:r w:rsidRPr="008E036E">
        <w:rPr>
          <w:rFonts w:cs="Arial"/>
        </w:rPr>
        <w:t xml:space="preserve">, si </w:t>
      </w:r>
      <w:r w:rsidR="00C5109F">
        <w:rPr>
          <w:rFonts w:cs="Arial"/>
        </w:rPr>
        <w:t>kupec</w:t>
      </w:r>
      <w:r w:rsidRPr="008E036E">
        <w:rPr>
          <w:rFonts w:cs="Arial"/>
        </w:rPr>
        <w:t xml:space="preserve"> pridržuje zneske plačil obveznosti do </w:t>
      </w:r>
      <w:r w:rsidR="004778EF">
        <w:rPr>
          <w:rFonts w:cs="Arial"/>
        </w:rPr>
        <w:t>dobavitelja</w:t>
      </w:r>
      <w:r w:rsidRPr="008E036E">
        <w:rPr>
          <w:rFonts w:cs="Arial"/>
        </w:rPr>
        <w:t xml:space="preserve"> po tej pogodbi pobotati.</w:t>
      </w:r>
    </w:p>
    <w:p w14:paraId="74AD3AF3" w14:textId="77777777" w:rsidR="003F115B" w:rsidRPr="008E036E" w:rsidRDefault="003F115B" w:rsidP="003F115B">
      <w:pPr>
        <w:rPr>
          <w:rFonts w:cs="Arial"/>
        </w:rPr>
      </w:pPr>
    </w:p>
    <w:p w14:paraId="2A53235D" w14:textId="7DD4BF6A" w:rsidR="002B384A" w:rsidRDefault="00C5109F" w:rsidP="00E2506D">
      <w:pPr>
        <w:rPr>
          <w:rFonts w:cs="Arial"/>
        </w:rPr>
      </w:pPr>
      <w:r>
        <w:rPr>
          <w:rFonts w:cs="Arial"/>
        </w:rPr>
        <w:t>Kupec</w:t>
      </w:r>
      <w:r w:rsidR="003F115B" w:rsidRPr="008E036E">
        <w:rPr>
          <w:rFonts w:cs="Arial"/>
        </w:rPr>
        <w:t xml:space="preserve"> ne dovoljuje asignacij plačil</w:t>
      </w:r>
      <w:r w:rsidR="003F115B">
        <w:rPr>
          <w:rFonts w:cs="Arial"/>
        </w:rPr>
        <w:t xml:space="preserve">, </w:t>
      </w:r>
      <w:r w:rsidR="003F115B">
        <w:rPr>
          <w:rFonts w:asciiTheme="minorHAnsi" w:hAnsiTheme="minorHAnsi" w:cstheme="minorHAnsi"/>
        </w:rPr>
        <w:t>niti prenosa terjatev iz te pogodbe na tretje osebe</w:t>
      </w:r>
      <w:r w:rsidR="003F115B" w:rsidRPr="008E036E">
        <w:rPr>
          <w:rFonts w:cs="Arial"/>
        </w:rPr>
        <w:t>.</w:t>
      </w:r>
    </w:p>
    <w:p w14:paraId="4E0773CA" w14:textId="77777777" w:rsidR="000E3365" w:rsidRDefault="000E3365" w:rsidP="00E2506D">
      <w:pPr>
        <w:rPr>
          <w:rFonts w:cs="Arial"/>
        </w:rPr>
      </w:pPr>
    </w:p>
    <w:p w14:paraId="29D4918C" w14:textId="58B31E15" w:rsidR="002B384A" w:rsidRPr="008E6EEB" w:rsidRDefault="002B384A" w:rsidP="002B384A">
      <w:pPr>
        <w:pStyle w:val="Naslov1"/>
        <w:rPr>
          <w:szCs w:val="24"/>
        </w:rPr>
      </w:pPr>
      <w:bookmarkStart w:id="15" w:name="_Toc87009455"/>
      <w:bookmarkStart w:id="16" w:name="_Toc102570420"/>
      <w:r w:rsidRPr="0050500E">
        <w:rPr>
          <w:szCs w:val="24"/>
        </w:rPr>
        <w:t xml:space="preserve">OBVEZNOSTI </w:t>
      </w:r>
      <w:bookmarkEnd w:id="15"/>
      <w:r w:rsidR="00C5109F">
        <w:rPr>
          <w:szCs w:val="24"/>
        </w:rPr>
        <w:t>KUPCA</w:t>
      </w:r>
      <w:bookmarkEnd w:id="16"/>
    </w:p>
    <w:p w14:paraId="5AE07B7A" w14:textId="77777777" w:rsidR="002B384A" w:rsidRPr="008E036E" w:rsidRDefault="002B384A" w:rsidP="002B384A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8E036E">
        <w:rPr>
          <w:rFonts w:asciiTheme="minorHAnsi" w:hAnsiTheme="minorHAnsi" w:cstheme="minorHAnsi"/>
          <w:b/>
        </w:rPr>
        <w:t>člen</w:t>
      </w:r>
    </w:p>
    <w:p w14:paraId="70EDEC6E" w14:textId="3CF31479" w:rsidR="002B384A" w:rsidRPr="00453B44" w:rsidRDefault="00C5109F" w:rsidP="002B384A">
      <w:pPr>
        <w:ind w:right="-2"/>
        <w:rPr>
          <w:rFonts w:cs="Arial"/>
        </w:rPr>
      </w:pPr>
      <w:r>
        <w:rPr>
          <w:rFonts w:cs="Arial"/>
        </w:rPr>
        <w:t>Kupec</w:t>
      </w:r>
      <w:r w:rsidR="002B384A" w:rsidRPr="00453B44">
        <w:rPr>
          <w:rFonts w:cs="Arial"/>
        </w:rPr>
        <w:t xml:space="preserve"> bo:</w:t>
      </w:r>
    </w:p>
    <w:p w14:paraId="7294347D" w14:textId="4598A392" w:rsidR="002B384A" w:rsidRPr="008E6EEB" w:rsidRDefault="002B384A" w:rsidP="002B384A">
      <w:pPr>
        <w:pStyle w:val="Odstavekseznama"/>
        <w:numPr>
          <w:ilvl w:val="0"/>
          <w:numId w:val="26"/>
        </w:numPr>
        <w:tabs>
          <w:tab w:val="num" w:pos="720"/>
        </w:tabs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8E6EEB">
        <w:rPr>
          <w:rFonts w:ascii="Arial" w:hAnsi="Arial" w:cs="Arial"/>
        </w:rPr>
        <w:t xml:space="preserve">prevzemal </w:t>
      </w:r>
      <w:r w:rsidR="00930066">
        <w:rPr>
          <w:rFonts w:ascii="Arial" w:hAnsi="Arial" w:cs="Arial"/>
        </w:rPr>
        <w:t xml:space="preserve">električno energijo </w:t>
      </w:r>
      <w:r w:rsidRPr="008E6EEB">
        <w:rPr>
          <w:rFonts w:ascii="Arial" w:hAnsi="Arial" w:cs="Arial"/>
        </w:rPr>
        <w:t>na način in pod pogoji</w:t>
      </w:r>
      <w:r w:rsidR="008A3E81">
        <w:rPr>
          <w:rFonts w:ascii="Arial" w:hAnsi="Arial" w:cs="Arial"/>
        </w:rPr>
        <w:t>,</w:t>
      </w:r>
      <w:r w:rsidRPr="008E6EEB">
        <w:rPr>
          <w:rFonts w:ascii="Arial" w:hAnsi="Arial" w:cs="Arial"/>
        </w:rPr>
        <w:t xml:space="preserve"> določenimi s to pogodbo;</w:t>
      </w:r>
    </w:p>
    <w:p w14:paraId="578D2306" w14:textId="4C4CAA92" w:rsidR="002B384A" w:rsidRDefault="002B384A" w:rsidP="002B384A">
      <w:pPr>
        <w:pStyle w:val="Odstavekseznama"/>
        <w:numPr>
          <w:ilvl w:val="0"/>
          <w:numId w:val="26"/>
        </w:numPr>
        <w:tabs>
          <w:tab w:val="num" w:pos="720"/>
        </w:tabs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8E6EEB">
        <w:rPr>
          <w:rFonts w:ascii="Arial" w:hAnsi="Arial" w:cs="Arial"/>
        </w:rPr>
        <w:lastRenderedPageBreak/>
        <w:t xml:space="preserve">dobavitelju pisno sporočal vsako spremembo (npr. prenehanje dobave </w:t>
      </w:r>
      <w:r w:rsidR="00930066">
        <w:rPr>
          <w:rFonts w:ascii="Arial" w:hAnsi="Arial" w:cs="Arial"/>
        </w:rPr>
        <w:t>električne energije</w:t>
      </w:r>
      <w:r w:rsidR="00930066" w:rsidRPr="008E6EEB">
        <w:rPr>
          <w:rFonts w:ascii="Arial" w:hAnsi="Arial" w:cs="Arial"/>
        </w:rPr>
        <w:t xml:space="preserve"> </w:t>
      </w:r>
      <w:r w:rsidRPr="008E6EEB">
        <w:rPr>
          <w:rFonts w:ascii="Arial" w:hAnsi="Arial" w:cs="Arial"/>
        </w:rPr>
        <w:t xml:space="preserve">na določenih </w:t>
      </w:r>
      <w:r>
        <w:rPr>
          <w:rFonts w:ascii="Arial" w:hAnsi="Arial" w:cs="Arial"/>
        </w:rPr>
        <w:t xml:space="preserve">lokacijah oz. </w:t>
      </w:r>
      <w:r w:rsidRPr="008E6EEB">
        <w:rPr>
          <w:rFonts w:ascii="Arial" w:hAnsi="Arial" w:cs="Arial"/>
        </w:rPr>
        <w:t xml:space="preserve">merilnih mestih, dobava </w:t>
      </w:r>
      <w:r w:rsidR="00930066">
        <w:rPr>
          <w:rFonts w:ascii="Arial" w:hAnsi="Arial" w:cs="Arial"/>
        </w:rPr>
        <w:t xml:space="preserve">električne energije </w:t>
      </w:r>
      <w:r>
        <w:rPr>
          <w:rFonts w:ascii="Arial" w:hAnsi="Arial" w:cs="Arial"/>
        </w:rPr>
        <w:t>za nove lokacije oz.</w:t>
      </w:r>
      <w:r w:rsidRPr="008E6EEB">
        <w:rPr>
          <w:rFonts w:ascii="Arial" w:hAnsi="Arial" w:cs="Arial"/>
        </w:rPr>
        <w:t xml:space="preserve"> merilna mesta, ipd.).</w:t>
      </w:r>
    </w:p>
    <w:p w14:paraId="343871CA" w14:textId="77777777" w:rsidR="008848B6" w:rsidRPr="00D622AE" w:rsidRDefault="008848B6" w:rsidP="008848B6">
      <w:pPr>
        <w:pStyle w:val="Odstavekseznama"/>
        <w:overflowPunct w:val="0"/>
        <w:autoSpaceDE w:val="0"/>
        <w:autoSpaceDN w:val="0"/>
        <w:adjustRightInd w:val="0"/>
        <w:ind w:left="360" w:right="-2"/>
        <w:textAlignment w:val="baseline"/>
        <w:rPr>
          <w:rFonts w:ascii="Arial" w:hAnsi="Arial" w:cs="Arial"/>
        </w:rPr>
      </w:pPr>
    </w:p>
    <w:p w14:paraId="5C857E23" w14:textId="77777777" w:rsidR="002B384A" w:rsidRPr="008E6EEB" w:rsidRDefault="002B384A" w:rsidP="002B384A">
      <w:pPr>
        <w:pStyle w:val="Naslov1"/>
        <w:rPr>
          <w:szCs w:val="24"/>
        </w:rPr>
      </w:pPr>
      <w:bookmarkStart w:id="17" w:name="_Toc87009456"/>
      <w:bookmarkStart w:id="18" w:name="_Toc102570421"/>
      <w:r w:rsidRPr="0050500E">
        <w:rPr>
          <w:szCs w:val="24"/>
        </w:rPr>
        <w:t xml:space="preserve">OBVEZNOSTI </w:t>
      </w:r>
      <w:r>
        <w:rPr>
          <w:szCs w:val="24"/>
        </w:rPr>
        <w:t>DOBAVITELJA</w:t>
      </w:r>
      <w:bookmarkEnd w:id="17"/>
      <w:bookmarkEnd w:id="18"/>
    </w:p>
    <w:p w14:paraId="0844E035" w14:textId="77777777" w:rsidR="002B384A" w:rsidRDefault="002B384A" w:rsidP="002B384A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8E036E">
        <w:rPr>
          <w:rFonts w:asciiTheme="minorHAnsi" w:hAnsiTheme="minorHAnsi" w:cstheme="minorHAnsi"/>
          <w:b/>
        </w:rPr>
        <w:t>člen</w:t>
      </w:r>
    </w:p>
    <w:p w14:paraId="5559FC69" w14:textId="77777777" w:rsidR="002B384A" w:rsidRDefault="002B384A" w:rsidP="002B384A">
      <w:pPr>
        <w:ind w:right="-132"/>
        <w:rPr>
          <w:rFonts w:asciiTheme="minorHAnsi" w:eastAsia="Arial Unicode MS" w:hAnsiTheme="minorHAnsi" w:cstheme="minorHAnsi"/>
          <w:spacing w:val="2"/>
        </w:rPr>
      </w:pPr>
      <w:r>
        <w:rPr>
          <w:rFonts w:asciiTheme="minorHAnsi" w:eastAsia="Arial Unicode MS" w:hAnsiTheme="minorHAnsi" w:cstheme="minorHAnsi"/>
          <w:spacing w:val="2"/>
        </w:rPr>
        <w:t xml:space="preserve">Dobavitelj se zavezuje, da bo:  </w:t>
      </w:r>
    </w:p>
    <w:p w14:paraId="783539F5" w14:textId="035DA623" w:rsidR="002B384A" w:rsidRDefault="002B384A" w:rsidP="002B384A">
      <w:pPr>
        <w:pStyle w:val="Odstavekseznama"/>
        <w:numPr>
          <w:ilvl w:val="0"/>
          <w:numId w:val="25"/>
        </w:numPr>
        <w:ind w:right="-130"/>
        <w:rPr>
          <w:rFonts w:asciiTheme="minorHAnsi" w:eastAsia="Arial Unicode MS" w:hAnsiTheme="minorHAnsi" w:cstheme="minorHAnsi"/>
          <w:spacing w:val="2"/>
        </w:rPr>
      </w:pPr>
      <w:r w:rsidRPr="00453B44">
        <w:rPr>
          <w:rFonts w:asciiTheme="minorHAnsi" w:eastAsia="Arial Unicode MS" w:hAnsiTheme="minorHAnsi" w:cstheme="minorHAnsi"/>
          <w:spacing w:val="2"/>
        </w:rPr>
        <w:t xml:space="preserve">dobavljal </w:t>
      </w:r>
      <w:r w:rsidR="00C5109F">
        <w:rPr>
          <w:rFonts w:asciiTheme="minorHAnsi" w:eastAsia="Arial Unicode MS" w:hAnsiTheme="minorHAnsi" w:cstheme="minorHAnsi"/>
          <w:spacing w:val="2"/>
        </w:rPr>
        <w:t>kupcu</w:t>
      </w:r>
      <w:r w:rsidRPr="00453B44">
        <w:rPr>
          <w:rFonts w:asciiTheme="minorHAnsi" w:eastAsia="Arial Unicode MS" w:hAnsiTheme="minorHAnsi" w:cstheme="minorHAnsi"/>
          <w:spacing w:val="2"/>
        </w:rPr>
        <w:t xml:space="preserve"> </w:t>
      </w:r>
      <w:r w:rsidR="00930066">
        <w:rPr>
          <w:rFonts w:asciiTheme="minorHAnsi" w:eastAsia="Arial Unicode MS" w:hAnsiTheme="minorHAnsi" w:cstheme="minorHAnsi"/>
          <w:spacing w:val="2"/>
        </w:rPr>
        <w:t>električno energijo</w:t>
      </w:r>
      <w:r w:rsidR="00930066" w:rsidRPr="00453B44">
        <w:rPr>
          <w:rFonts w:asciiTheme="minorHAnsi" w:eastAsia="Arial Unicode MS" w:hAnsiTheme="minorHAnsi" w:cstheme="minorHAnsi"/>
          <w:spacing w:val="2"/>
        </w:rPr>
        <w:t xml:space="preserve"> </w:t>
      </w:r>
      <w:r w:rsidRPr="00453B44">
        <w:rPr>
          <w:rFonts w:asciiTheme="minorHAnsi" w:eastAsia="Arial Unicode MS" w:hAnsiTheme="minorHAnsi" w:cstheme="minorHAnsi"/>
          <w:spacing w:val="2"/>
        </w:rPr>
        <w:t>na način in pod pogoji, določenimi s to pogodbo in razpisno dokumentacijo javnega naročila ter v skladu s svojo ponudbo</w:t>
      </w:r>
      <w:r>
        <w:rPr>
          <w:rFonts w:asciiTheme="minorHAnsi" w:eastAsia="Arial Unicode MS" w:hAnsiTheme="minorHAnsi" w:cstheme="minorHAnsi"/>
          <w:spacing w:val="2"/>
        </w:rPr>
        <w:t>;</w:t>
      </w:r>
      <w:r w:rsidRPr="00453B44">
        <w:rPr>
          <w:rFonts w:asciiTheme="minorHAnsi" w:eastAsia="Arial Unicode MS" w:hAnsiTheme="minorHAnsi" w:cstheme="minorHAnsi"/>
          <w:spacing w:val="2"/>
        </w:rPr>
        <w:t xml:space="preserve"> </w:t>
      </w:r>
    </w:p>
    <w:p w14:paraId="2CFD68D6" w14:textId="3D919E5A" w:rsidR="002B384A" w:rsidRPr="00453B44" w:rsidRDefault="002B384A" w:rsidP="002B384A">
      <w:pPr>
        <w:pStyle w:val="Odstavekseznama"/>
        <w:numPr>
          <w:ilvl w:val="0"/>
          <w:numId w:val="25"/>
        </w:numPr>
        <w:ind w:right="-130"/>
        <w:rPr>
          <w:rFonts w:asciiTheme="minorHAnsi" w:eastAsia="Arial Unicode MS" w:hAnsiTheme="minorHAnsi" w:cstheme="minorHAnsi"/>
          <w:spacing w:val="2"/>
        </w:rPr>
      </w:pPr>
      <w:r>
        <w:rPr>
          <w:rFonts w:asciiTheme="minorHAnsi" w:eastAsia="Arial Unicode MS" w:hAnsiTheme="minorHAnsi" w:cstheme="minorHAnsi"/>
          <w:spacing w:val="2"/>
        </w:rPr>
        <w:t xml:space="preserve">da bo dobava </w:t>
      </w:r>
      <w:r w:rsidR="00930066">
        <w:rPr>
          <w:rFonts w:asciiTheme="minorHAnsi" w:eastAsia="Arial Unicode MS" w:hAnsiTheme="minorHAnsi" w:cstheme="minorHAnsi"/>
          <w:spacing w:val="2"/>
        </w:rPr>
        <w:t xml:space="preserve">električne energije </w:t>
      </w:r>
      <w:r>
        <w:rPr>
          <w:rFonts w:asciiTheme="minorHAnsi" w:eastAsia="Arial Unicode MS" w:hAnsiTheme="minorHAnsi" w:cstheme="minorHAnsi"/>
          <w:spacing w:val="2"/>
        </w:rPr>
        <w:t>potekala neprekinjeno ves čas (24 ur/dan) trajanja pogodbe;</w:t>
      </w:r>
    </w:p>
    <w:p w14:paraId="10ABA4E6" w14:textId="1601B5FF" w:rsidR="002B384A" w:rsidRPr="00442272" w:rsidRDefault="002B384A" w:rsidP="002B384A">
      <w:pPr>
        <w:pStyle w:val="Odstavekseznama"/>
        <w:numPr>
          <w:ilvl w:val="0"/>
          <w:numId w:val="25"/>
        </w:numPr>
        <w:ind w:right="-132"/>
        <w:rPr>
          <w:rFonts w:asciiTheme="minorHAnsi" w:eastAsia="Arial Unicode MS" w:hAnsiTheme="minorHAnsi" w:cstheme="minorHAnsi"/>
          <w:spacing w:val="2"/>
        </w:rPr>
      </w:pPr>
      <w:r>
        <w:rPr>
          <w:rFonts w:asciiTheme="minorHAnsi" w:eastAsia="Arial Unicode MS" w:hAnsiTheme="minorHAnsi" w:cstheme="minorHAnsi"/>
        </w:rPr>
        <w:t xml:space="preserve">dobavljal </w:t>
      </w:r>
      <w:r w:rsidR="00930066">
        <w:rPr>
          <w:rFonts w:asciiTheme="minorHAnsi" w:eastAsia="Arial Unicode MS" w:hAnsiTheme="minorHAnsi" w:cstheme="minorHAnsi"/>
        </w:rPr>
        <w:t xml:space="preserve">električno energijo </w:t>
      </w:r>
      <w:r>
        <w:rPr>
          <w:rFonts w:asciiTheme="minorHAnsi" w:eastAsia="Arial Unicode MS" w:hAnsiTheme="minorHAnsi" w:cstheme="minorHAnsi"/>
        </w:rPr>
        <w:t>pravočasno, pravilno, kvalitetno ter</w:t>
      </w:r>
      <w:r w:rsidRPr="00453B44">
        <w:rPr>
          <w:rFonts w:asciiTheme="minorHAnsi" w:eastAsia="Arial Unicode MS" w:hAnsiTheme="minorHAnsi" w:cstheme="minorHAnsi"/>
        </w:rPr>
        <w:t xml:space="preserve"> strokovno, skladno z veljavnimi predpisi in standardi ter pravili stroke</w:t>
      </w:r>
      <w:r>
        <w:rPr>
          <w:rFonts w:asciiTheme="minorHAnsi" w:eastAsia="Arial Unicode MS" w:hAnsiTheme="minorHAnsi" w:cstheme="minorHAnsi"/>
        </w:rPr>
        <w:t>;</w:t>
      </w:r>
    </w:p>
    <w:p w14:paraId="23E1C627" w14:textId="5AAFC76F" w:rsidR="002B384A" w:rsidRPr="00453B44" w:rsidRDefault="002B384A" w:rsidP="002B384A">
      <w:pPr>
        <w:pStyle w:val="Odstavekseznama"/>
        <w:numPr>
          <w:ilvl w:val="0"/>
          <w:numId w:val="25"/>
        </w:numPr>
        <w:ind w:right="-132"/>
        <w:rPr>
          <w:rFonts w:asciiTheme="minorHAnsi" w:eastAsia="Arial Unicode MS" w:hAnsiTheme="minorHAnsi" w:cstheme="minorHAnsi"/>
          <w:spacing w:val="2"/>
        </w:rPr>
      </w:pPr>
      <w:r>
        <w:rPr>
          <w:rFonts w:asciiTheme="minorHAnsi" w:eastAsia="Arial Unicode MS" w:hAnsiTheme="minorHAnsi" w:cstheme="minorHAnsi"/>
        </w:rPr>
        <w:t xml:space="preserve">pravočasno opozoril </w:t>
      </w:r>
      <w:r w:rsidR="00C5109F">
        <w:rPr>
          <w:rFonts w:asciiTheme="minorHAnsi" w:eastAsia="Arial Unicode MS" w:hAnsiTheme="minorHAnsi" w:cstheme="minorHAnsi"/>
        </w:rPr>
        <w:t xml:space="preserve">kupca </w:t>
      </w:r>
      <w:r>
        <w:rPr>
          <w:rFonts w:asciiTheme="minorHAnsi" w:eastAsia="Arial Unicode MS" w:hAnsiTheme="minorHAnsi" w:cstheme="minorHAnsi"/>
        </w:rPr>
        <w:t xml:space="preserve">na morebitne ovire pri dobavi </w:t>
      </w:r>
      <w:r w:rsidR="00451D07">
        <w:rPr>
          <w:rFonts w:asciiTheme="minorHAnsi" w:eastAsia="Arial Unicode MS" w:hAnsiTheme="minorHAnsi" w:cstheme="minorHAnsi"/>
        </w:rPr>
        <w:t>električne energije</w:t>
      </w:r>
      <w:r>
        <w:rPr>
          <w:rFonts w:asciiTheme="minorHAnsi" w:eastAsia="Arial Unicode MS" w:hAnsiTheme="minorHAnsi" w:cstheme="minorHAnsi"/>
        </w:rPr>
        <w:t xml:space="preserve">, na katere lahko vpliva dobavitelj in v primeru nepredvidenega izpada električne energije pri pristojnem SODO za </w:t>
      </w:r>
      <w:r w:rsidR="00C5109F">
        <w:rPr>
          <w:rFonts w:asciiTheme="minorHAnsi" w:eastAsia="Arial Unicode MS" w:hAnsiTheme="minorHAnsi" w:cstheme="minorHAnsi"/>
        </w:rPr>
        <w:t>kupca</w:t>
      </w:r>
      <w:r>
        <w:rPr>
          <w:rFonts w:asciiTheme="minorHAnsi" w:eastAsia="Arial Unicode MS" w:hAnsiTheme="minorHAnsi" w:cstheme="minorHAnsi"/>
        </w:rPr>
        <w:t xml:space="preserve"> zagotovil prednostno vzpostavitev delovanja omrežja;</w:t>
      </w:r>
    </w:p>
    <w:p w14:paraId="277B7B4B" w14:textId="02365820" w:rsidR="002B384A" w:rsidRPr="00453B44" w:rsidRDefault="002B384A" w:rsidP="002B384A">
      <w:pPr>
        <w:pStyle w:val="Odstavekseznama"/>
        <w:numPr>
          <w:ilvl w:val="0"/>
          <w:numId w:val="25"/>
        </w:numPr>
        <w:ind w:right="-132"/>
        <w:rPr>
          <w:rFonts w:asciiTheme="minorHAnsi" w:eastAsia="Arial Unicode MS" w:hAnsiTheme="minorHAnsi" w:cstheme="minorHAnsi"/>
          <w:spacing w:val="2"/>
        </w:rPr>
      </w:pPr>
      <w:r w:rsidRPr="00453B44">
        <w:rPr>
          <w:rFonts w:asciiTheme="minorHAnsi" w:eastAsia="Arial Unicode MS" w:hAnsiTheme="minorHAnsi" w:cstheme="minorHAnsi"/>
          <w:spacing w:val="2"/>
        </w:rPr>
        <w:t>omo</w:t>
      </w:r>
      <w:r>
        <w:rPr>
          <w:rFonts w:asciiTheme="minorHAnsi" w:eastAsia="Arial Unicode MS" w:hAnsiTheme="minorHAnsi" w:cstheme="minorHAnsi"/>
          <w:spacing w:val="2"/>
        </w:rPr>
        <w:t xml:space="preserve">gočal ustrezen nadzor </w:t>
      </w:r>
      <w:r w:rsidR="00C5109F">
        <w:rPr>
          <w:rFonts w:asciiTheme="minorHAnsi" w:eastAsia="Arial Unicode MS" w:hAnsiTheme="minorHAnsi" w:cstheme="minorHAnsi"/>
          <w:spacing w:val="2"/>
        </w:rPr>
        <w:t>kupcu</w:t>
      </w:r>
      <w:r>
        <w:rPr>
          <w:rFonts w:asciiTheme="minorHAnsi" w:eastAsia="Arial Unicode MS" w:hAnsiTheme="minorHAnsi" w:cstheme="minorHAnsi"/>
          <w:spacing w:val="2"/>
        </w:rPr>
        <w:t xml:space="preserve"> in ščitil interese </w:t>
      </w:r>
      <w:r w:rsidR="00C5109F">
        <w:rPr>
          <w:rFonts w:asciiTheme="minorHAnsi" w:eastAsia="Arial Unicode MS" w:hAnsiTheme="minorHAnsi" w:cstheme="minorHAnsi"/>
          <w:spacing w:val="2"/>
        </w:rPr>
        <w:t>kupca</w:t>
      </w:r>
      <w:r>
        <w:rPr>
          <w:rFonts w:asciiTheme="minorHAnsi" w:eastAsia="Arial Unicode MS" w:hAnsiTheme="minorHAnsi" w:cstheme="minorHAnsi"/>
          <w:spacing w:val="2"/>
        </w:rPr>
        <w:t>;</w:t>
      </w:r>
    </w:p>
    <w:p w14:paraId="4735BDC5" w14:textId="77777777" w:rsidR="002B384A" w:rsidRPr="00CC72B1" w:rsidRDefault="002B384A" w:rsidP="002B384A">
      <w:pPr>
        <w:pStyle w:val="Odstavekseznama"/>
        <w:numPr>
          <w:ilvl w:val="0"/>
          <w:numId w:val="25"/>
        </w:numPr>
        <w:ind w:right="-132"/>
        <w:rPr>
          <w:rFonts w:asciiTheme="minorHAnsi" w:eastAsia="Arial Unicode MS" w:hAnsiTheme="minorHAnsi" w:cstheme="minorHAnsi"/>
          <w:spacing w:val="2"/>
        </w:rPr>
      </w:pPr>
      <w:r w:rsidRPr="00453B44">
        <w:rPr>
          <w:rFonts w:asciiTheme="minorHAnsi" w:eastAsia="Arial Unicode MS" w:hAnsiTheme="minorHAnsi" w:cstheme="minorHAnsi"/>
        </w:rPr>
        <w:t>povrnil vso škodo, ki bi nastala zaradi napak pri dobavi predmeta pogodbe po splošni</w:t>
      </w:r>
      <w:r>
        <w:rPr>
          <w:rFonts w:asciiTheme="minorHAnsi" w:eastAsia="Arial Unicode MS" w:hAnsiTheme="minorHAnsi" w:cstheme="minorHAnsi"/>
        </w:rPr>
        <w:t>h pravilih odškodninskega prava;</w:t>
      </w:r>
    </w:p>
    <w:p w14:paraId="35BA4F09" w14:textId="0BC7E957" w:rsidR="00384E1D" w:rsidRPr="000E3365" w:rsidRDefault="002B384A" w:rsidP="00E2506D">
      <w:pPr>
        <w:pStyle w:val="Odstavekseznama"/>
        <w:numPr>
          <w:ilvl w:val="0"/>
          <w:numId w:val="25"/>
        </w:numPr>
        <w:ind w:right="-132"/>
        <w:rPr>
          <w:rFonts w:asciiTheme="minorHAnsi" w:eastAsia="Arial Unicode MS" w:hAnsiTheme="minorHAnsi" w:cstheme="minorHAnsi"/>
          <w:spacing w:val="2"/>
        </w:rPr>
      </w:pPr>
      <w:r w:rsidRPr="00890712">
        <w:rPr>
          <w:rFonts w:asciiTheme="minorHAnsi" w:eastAsia="Arial Unicode MS" w:hAnsiTheme="minorHAnsi" w:cstheme="minorHAnsi"/>
        </w:rPr>
        <w:t>spoštoval in predložil ustrezna potrdila</w:t>
      </w:r>
      <w:r w:rsidR="008A3E81">
        <w:rPr>
          <w:rFonts w:asciiTheme="minorHAnsi" w:eastAsia="Arial Unicode MS" w:hAnsiTheme="minorHAnsi" w:cstheme="minorHAnsi"/>
        </w:rPr>
        <w:t>,</w:t>
      </w:r>
      <w:r w:rsidRPr="00890712">
        <w:rPr>
          <w:rFonts w:asciiTheme="minorHAnsi" w:eastAsia="Arial Unicode MS" w:hAnsiTheme="minorHAnsi" w:cstheme="minorHAnsi"/>
        </w:rPr>
        <w:t xml:space="preserve"> skladno s 7. členom te pogodbe.</w:t>
      </w:r>
    </w:p>
    <w:p w14:paraId="65F0EADF" w14:textId="77777777" w:rsidR="000E3365" w:rsidRPr="00D622AE" w:rsidRDefault="000E3365" w:rsidP="000E3365">
      <w:pPr>
        <w:pStyle w:val="Odstavekseznama"/>
        <w:ind w:left="360" w:right="-132"/>
        <w:rPr>
          <w:rFonts w:asciiTheme="minorHAnsi" w:eastAsia="Arial Unicode MS" w:hAnsiTheme="minorHAnsi" w:cstheme="minorHAnsi"/>
          <w:spacing w:val="2"/>
        </w:rPr>
      </w:pPr>
    </w:p>
    <w:p w14:paraId="2067A71F" w14:textId="5FF3A155" w:rsidR="00D901F3" w:rsidRPr="008848B6" w:rsidRDefault="00D82466" w:rsidP="00D901F3">
      <w:pPr>
        <w:pStyle w:val="Naslov1"/>
        <w:rPr>
          <w:szCs w:val="24"/>
        </w:rPr>
      </w:pPr>
      <w:bookmarkStart w:id="19" w:name="_Toc102570422"/>
      <w:r w:rsidRPr="008848B6">
        <w:rPr>
          <w:szCs w:val="24"/>
        </w:rPr>
        <w:t xml:space="preserve">POGODBENA KAZEN ZARADI NEIZPOLNITVE </w:t>
      </w:r>
      <w:r w:rsidR="00E17445" w:rsidRPr="008848B6">
        <w:rPr>
          <w:szCs w:val="24"/>
        </w:rPr>
        <w:t>POGODBENIH OBVEZNOSTI</w:t>
      </w:r>
      <w:bookmarkEnd w:id="19"/>
    </w:p>
    <w:p w14:paraId="4CBB627E" w14:textId="77777777" w:rsidR="0063228C" w:rsidRPr="008848B6" w:rsidRDefault="0063228C" w:rsidP="0063228C"/>
    <w:p w14:paraId="4383192B" w14:textId="5A9FC886" w:rsidR="00D901F3" w:rsidRPr="008848B6" w:rsidRDefault="00D901F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008848B6">
        <w:rPr>
          <w:rFonts w:asciiTheme="minorHAnsi" w:hAnsiTheme="minorHAnsi" w:cstheme="minorBidi"/>
          <w:b/>
          <w:bCs/>
        </w:rPr>
        <w:t>člen</w:t>
      </w:r>
    </w:p>
    <w:p w14:paraId="7090A80F" w14:textId="2F0BEC41" w:rsidR="00372C95" w:rsidRPr="008848B6" w:rsidRDefault="00D82466" w:rsidP="00372C95">
      <w:pPr>
        <w:rPr>
          <w:rFonts w:asciiTheme="minorHAnsi" w:hAnsiTheme="minorHAnsi" w:cstheme="minorHAnsi"/>
        </w:rPr>
      </w:pPr>
      <w:bookmarkStart w:id="20" w:name="_Hlk81214811"/>
      <w:r w:rsidRPr="008848B6">
        <w:rPr>
          <w:rFonts w:cs="Arial"/>
        </w:rPr>
        <w:t>Kupec bo d</w:t>
      </w:r>
      <w:r w:rsidR="009B6D9A" w:rsidRPr="008848B6">
        <w:rPr>
          <w:rFonts w:cs="Arial"/>
        </w:rPr>
        <w:t>obavitelj</w:t>
      </w:r>
      <w:r w:rsidR="00B74F2F" w:rsidRPr="008848B6">
        <w:rPr>
          <w:rFonts w:cs="Arial"/>
        </w:rPr>
        <w:t>u</w:t>
      </w:r>
      <w:r w:rsidR="009B6D9A" w:rsidRPr="008848B6">
        <w:rPr>
          <w:rFonts w:cs="Arial"/>
        </w:rPr>
        <w:t xml:space="preserve"> </w:t>
      </w:r>
      <w:r w:rsidRPr="008848B6">
        <w:rPr>
          <w:rFonts w:cs="Arial"/>
        </w:rPr>
        <w:t xml:space="preserve">zaračunal pogodbeno kazen v znesku </w:t>
      </w:r>
      <w:r w:rsidR="0063228C" w:rsidRPr="008848B6">
        <w:rPr>
          <w:rFonts w:cs="Arial"/>
        </w:rPr>
        <w:t xml:space="preserve">10 % od </w:t>
      </w:r>
      <w:r w:rsidR="00D622AE" w:rsidRPr="008848B6">
        <w:rPr>
          <w:rFonts w:cs="Arial"/>
        </w:rPr>
        <w:t xml:space="preserve">okvirne </w:t>
      </w:r>
      <w:r w:rsidR="0063228C" w:rsidRPr="008848B6">
        <w:rPr>
          <w:rFonts w:cs="Arial"/>
        </w:rPr>
        <w:t xml:space="preserve">pogodbene vrednosti </w:t>
      </w:r>
      <w:r w:rsidR="00EE5C1E" w:rsidRPr="008848B6">
        <w:rPr>
          <w:rFonts w:cs="Arial"/>
        </w:rPr>
        <w:t>bre</w:t>
      </w:r>
      <w:r w:rsidR="0063228C" w:rsidRPr="008848B6">
        <w:rPr>
          <w:rFonts w:cs="Arial"/>
        </w:rPr>
        <w:t xml:space="preserve">z DDV, </w:t>
      </w:r>
      <w:r w:rsidR="00B74F2F" w:rsidRPr="008848B6">
        <w:rPr>
          <w:rFonts w:cs="Arial"/>
        </w:rPr>
        <w:t xml:space="preserve">v naslednjih primerih: </w:t>
      </w:r>
    </w:p>
    <w:p w14:paraId="788C2854" w14:textId="77733BFF" w:rsidR="00372C95" w:rsidRPr="008848B6" w:rsidRDefault="00372C95" w:rsidP="008848B6">
      <w:pPr>
        <w:pStyle w:val="Odstavekseznama"/>
        <w:numPr>
          <w:ilvl w:val="0"/>
          <w:numId w:val="32"/>
        </w:numPr>
        <w:rPr>
          <w:rFonts w:asciiTheme="minorHAnsi" w:hAnsiTheme="minorHAnsi" w:cstheme="minorHAnsi"/>
        </w:rPr>
      </w:pPr>
      <w:r w:rsidRPr="008848B6">
        <w:rPr>
          <w:rFonts w:asciiTheme="minorHAnsi" w:hAnsiTheme="minorHAnsi" w:cstheme="minorHAnsi"/>
        </w:rPr>
        <w:t>v primeru</w:t>
      </w:r>
      <w:r w:rsidR="00B74F2F" w:rsidRPr="008848B6">
        <w:rPr>
          <w:rFonts w:asciiTheme="minorHAnsi" w:hAnsiTheme="minorHAnsi" w:cstheme="minorHAnsi"/>
        </w:rPr>
        <w:t xml:space="preserve"> dobaviteljevega</w:t>
      </w:r>
      <w:r w:rsidRPr="008848B6">
        <w:rPr>
          <w:rFonts w:asciiTheme="minorHAnsi" w:hAnsiTheme="minorHAnsi" w:cstheme="minorHAnsi"/>
        </w:rPr>
        <w:t xml:space="preserve"> </w:t>
      </w:r>
      <w:r w:rsidR="00B74F2F" w:rsidRPr="008848B6">
        <w:rPr>
          <w:rFonts w:asciiTheme="minorHAnsi" w:hAnsiTheme="minorHAnsi" w:cstheme="minorHAnsi"/>
        </w:rPr>
        <w:t xml:space="preserve">neutemeljenega </w:t>
      </w:r>
      <w:r w:rsidRPr="008848B6">
        <w:rPr>
          <w:rFonts w:asciiTheme="minorHAnsi" w:hAnsiTheme="minorHAnsi" w:cstheme="minorHAnsi"/>
        </w:rPr>
        <w:t xml:space="preserve">odstopa od </w:t>
      </w:r>
      <w:r w:rsidR="00B74F2F" w:rsidRPr="008848B6">
        <w:rPr>
          <w:rFonts w:asciiTheme="minorHAnsi" w:hAnsiTheme="minorHAnsi" w:cstheme="minorHAnsi"/>
        </w:rPr>
        <w:t xml:space="preserve">te </w:t>
      </w:r>
      <w:r w:rsidRPr="008848B6">
        <w:rPr>
          <w:rFonts w:asciiTheme="minorHAnsi" w:hAnsiTheme="minorHAnsi" w:cstheme="minorHAnsi"/>
        </w:rPr>
        <w:t>pogodbe,</w:t>
      </w:r>
    </w:p>
    <w:p w14:paraId="78AB10BB" w14:textId="3DBD9CDE" w:rsidR="00B74F2F" w:rsidRPr="008848B6" w:rsidRDefault="00B74F2F" w:rsidP="008848B6">
      <w:pPr>
        <w:pStyle w:val="Odstavekseznama"/>
        <w:numPr>
          <w:ilvl w:val="0"/>
          <w:numId w:val="32"/>
        </w:numPr>
        <w:rPr>
          <w:rFonts w:asciiTheme="minorHAnsi" w:hAnsiTheme="minorHAnsi" w:cstheme="minorHAnsi"/>
        </w:rPr>
      </w:pPr>
      <w:r w:rsidRPr="008848B6">
        <w:rPr>
          <w:rFonts w:asciiTheme="minorHAnsi" w:hAnsiTheme="minorHAnsi" w:cstheme="minorHAnsi"/>
        </w:rPr>
        <w:t>v primeru, da dobavitelj ne izpolni svoje obveznosti iz 7. člena te pogodbe,</w:t>
      </w:r>
    </w:p>
    <w:p w14:paraId="368213A5" w14:textId="1AD1A34B" w:rsidR="00372C95" w:rsidRPr="008848B6" w:rsidRDefault="00372C95" w:rsidP="008848B6">
      <w:pPr>
        <w:pStyle w:val="Odstavekseznama"/>
        <w:numPr>
          <w:ilvl w:val="0"/>
          <w:numId w:val="32"/>
        </w:numPr>
        <w:rPr>
          <w:rFonts w:asciiTheme="minorHAnsi" w:hAnsiTheme="minorHAnsi" w:cstheme="minorHAnsi"/>
        </w:rPr>
      </w:pPr>
      <w:r w:rsidRPr="008848B6">
        <w:rPr>
          <w:rFonts w:asciiTheme="minorHAnsi" w:hAnsiTheme="minorHAnsi" w:cstheme="minorHAnsi"/>
        </w:rPr>
        <w:t xml:space="preserve">v primeru, da </w:t>
      </w:r>
      <w:r w:rsidR="00B74F2F" w:rsidRPr="008848B6">
        <w:rPr>
          <w:rFonts w:asciiTheme="minorHAnsi" w:hAnsiTheme="minorHAnsi" w:cstheme="minorHAnsi"/>
        </w:rPr>
        <w:t xml:space="preserve">dobavitelj tudi po opozorilu naročnika </w:t>
      </w:r>
      <w:r w:rsidRPr="008848B6">
        <w:rPr>
          <w:rFonts w:asciiTheme="minorHAnsi" w:hAnsiTheme="minorHAnsi" w:cstheme="minorHAnsi"/>
        </w:rPr>
        <w:t>ne iz</w:t>
      </w:r>
      <w:r w:rsidR="00B74F2F" w:rsidRPr="008848B6">
        <w:rPr>
          <w:rFonts w:asciiTheme="minorHAnsi" w:hAnsiTheme="minorHAnsi" w:cstheme="minorHAnsi"/>
        </w:rPr>
        <w:t>polni</w:t>
      </w:r>
      <w:r w:rsidRPr="008848B6">
        <w:rPr>
          <w:rFonts w:asciiTheme="minorHAnsi" w:hAnsiTheme="minorHAnsi" w:cstheme="minorHAnsi"/>
        </w:rPr>
        <w:t xml:space="preserve"> </w:t>
      </w:r>
      <w:r w:rsidR="00FA0274" w:rsidRPr="008848B6">
        <w:rPr>
          <w:rFonts w:asciiTheme="minorHAnsi" w:hAnsiTheme="minorHAnsi" w:cstheme="minorHAnsi"/>
        </w:rPr>
        <w:t xml:space="preserve">katere od </w:t>
      </w:r>
      <w:r w:rsidRPr="008848B6">
        <w:rPr>
          <w:rFonts w:asciiTheme="minorHAnsi" w:hAnsiTheme="minorHAnsi" w:cstheme="minorHAnsi"/>
        </w:rPr>
        <w:t>obveznosti po tej pogodbi</w:t>
      </w:r>
      <w:r w:rsidR="00B74F2F" w:rsidRPr="008848B6">
        <w:rPr>
          <w:rFonts w:asciiTheme="minorHAnsi" w:hAnsiTheme="minorHAnsi" w:cstheme="minorHAnsi"/>
        </w:rPr>
        <w:t>, in sicer ne glede na to, ali naročnik zaradi tega odstopi od pogodbe</w:t>
      </w:r>
      <w:r w:rsidRPr="008848B6">
        <w:rPr>
          <w:rFonts w:asciiTheme="minorHAnsi" w:hAnsiTheme="minorHAnsi" w:cstheme="minorHAnsi"/>
        </w:rPr>
        <w:t>.</w:t>
      </w:r>
    </w:p>
    <w:p w14:paraId="37386EDE" w14:textId="77777777" w:rsidR="00372C95" w:rsidRPr="008848B6" w:rsidRDefault="00372C95" w:rsidP="00372C95">
      <w:pPr>
        <w:rPr>
          <w:rFonts w:asciiTheme="minorHAnsi" w:hAnsiTheme="minorHAnsi" w:cstheme="minorHAnsi"/>
        </w:rPr>
      </w:pPr>
    </w:p>
    <w:p w14:paraId="54CFC635" w14:textId="22733473" w:rsidR="00FA0274" w:rsidRPr="008848B6" w:rsidRDefault="00FA0274" w:rsidP="00FA0274">
      <w:pPr>
        <w:rPr>
          <w:rFonts w:asciiTheme="minorHAnsi" w:hAnsiTheme="minorHAnsi" w:cstheme="minorHAnsi"/>
        </w:rPr>
      </w:pPr>
      <w:r w:rsidRPr="008848B6">
        <w:rPr>
          <w:rFonts w:asciiTheme="minorHAnsi" w:hAnsiTheme="minorHAnsi" w:cstheme="minorHAnsi"/>
        </w:rPr>
        <w:t xml:space="preserve">Naročnik je upravičen od dobavitelja zahtevati plačilo pogodbene kazni neodvisno od tega, ali zaradi kršitev pogodbe od pogodbe odstopi. </w:t>
      </w:r>
    </w:p>
    <w:p w14:paraId="3E279E5B" w14:textId="77777777" w:rsidR="00FA0274" w:rsidRPr="008848B6" w:rsidRDefault="00FA0274" w:rsidP="00FA0274">
      <w:pPr>
        <w:rPr>
          <w:rFonts w:asciiTheme="minorHAnsi" w:hAnsiTheme="minorHAnsi" w:cstheme="minorHAnsi"/>
        </w:rPr>
      </w:pPr>
    </w:p>
    <w:p w14:paraId="17BE2581" w14:textId="46F2FF5D" w:rsidR="000E3365" w:rsidRDefault="00FA0274" w:rsidP="008848B6">
      <w:pPr>
        <w:rPr>
          <w:rFonts w:asciiTheme="minorHAnsi" w:hAnsiTheme="minorHAnsi" w:cstheme="minorHAnsi"/>
        </w:rPr>
      </w:pPr>
      <w:r w:rsidRPr="008848B6">
        <w:rPr>
          <w:rFonts w:asciiTheme="minorHAnsi" w:hAnsiTheme="minorHAnsi" w:cstheme="minorHAnsi"/>
        </w:rPr>
        <w:t xml:space="preserve">Naročnik uveljavlja pogodbeno </w:t>
      </w:r>
      <w:r w:rsidR="00B74F2F" w:rsidRPr="008848B6">
        <w:rPr>
          <w:rFonts w:asciiTheme="minorHAnsi" w:hAnsiTheme="minorHAnsi" w:cstheme="minorHAnsi"/>
        </w:rPr>
        <w:t xml:space="preserve">kazen </w:t>
      </w:r>
      <w:r w:rsidRPr="008848B6">
        <w:rPr>
          <w:rFonts w:asciiTheme="minorHAnsi" w:hAnsiTheme="minorHAnsi" w:cstheme="minorHAnsi"/>
        </w:rPr>
        <w:t>iz tega člena najpozneje v roku trideset (30) dni po prenehanju pogodbe. Dobavitelj je dolžan pogodbeno kazen poravnati naročniku v roku osem (8) dni po prejemu naročnikovega zahtevka</w:t>
      </w:r>
      <w:r w:rsidR="004A2494" w:rsidRPr="008848B6">
        <w:rPr>
          <w:rFonts w:asciiTheme="minorHAnsi" w:hAnsiTheme="minorHAnsi" w:cstheme="minorHAnsi"/>
        </w:rPr>
        <w:t xml:space="preserve"> oz. računa</w:t>
      </w:r>
      <w:r w:rsidRPr="008848B6">
        <w:rPr>
          <w:rFonts w:asciiTheme="minorHAnsi" w:hAnsiTheme="minorHAnsi" w:cstheme="minorHAnsi"/>
        </w:rPr>
        <w:t xml:space="preserve">. </w:t>
      </w:r>
      <w:bookmarkEnd w:id="20"/>
    </w:p>
    <w:p w14:paraId="733B7D8E" w14:textId="77777777" w:rsidR="008848B6" w:rsidRPr="008848B6" w:rsidRDefault="008848B6" w:rsidP="008848B6">
      <w:pPr>
        <w:rPr>
          <w:rFonts w:cs="Arial"/>
        </w:rPr>
      </w:pPr>
    </w:p>
    <w:p w14:paraId="1131CE3B" w14:textId="2A8CCE19" w:rsidR="0026296A" w:rsidRDefault="0026296A" w:rsidP="0026296A">
      <w:pPr>
        <w:pStyle w:val="Naslov1"/>
        <w:spacing w:line="259" w:lineRule="auto"/>
      </w:pPr>
      <w:bookmarkStart w:id="21" w:name="_Toc102570423"/>
      <w:r>
        <w:t>POVRNITEV ŠKODE</w:t>
      </w:r>
      <w:bookmarkEnd w:id="21"/>
    </w:p>
    <w:p w14:paraId="76CB61A8" w14:textId="77777777" w:rsidR="0026296A" w:rsidRPr="0026296A" w:rsidRDefault="0026296A" w:rsidP="0026296A"/>
    <w:p w14:paraId="5192E4F3" w14:textId="77777777" w:rsidR="0026296A" w:rsidRPr="00D622AE" w:rsidRDefault="0026296A" w:rsidP="0026296A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00D622AE">
        <w:rPr>
          <w:rFonts w:asciiTheme="minorHAnsi" w:hAnsiTheme="minorHAnsi" w:cstheme="minorBidi"/>
          <w:b/>
          <w:bCs/>
        </w:rPr>
        <w:t>člen</w:t>
      </w:r>
    </w:p>
    <w:p w14:paraId="1976F7FC" w14:textId="7188149D" w:rsidR="0026296A" w:rsidRPr="00B529A8" w:rsidRDefault="00C5109F" w:rsidP="0026296A">
      <w:r>
        <w:t xml:space="preserve">Kupec </w:t>
      </w:r>
      <w:r w:rsidR="0026296A" w:rsidRPr="00B529A8">
        <w:t xml:space="preserve">bo uveljavljal povrnitev škode </w:t>
      </w:r>
      <w:r w:rsidR="0026296A" w:rsidRPr="004442EC">
        <w:t>v primeru, če bi m</w:t>
      </w:r>
      <w:r w:rsidR="0026296A">
        <w:t>u</w:t>
      </w:r>
      <w:r w:rsidR="0026296A" w:rsidRPr="004442EC">
        <w:t xml:space="preserve"> nastala za</w:t>
      </w:r>
      <w:r w:rsidR="00720A69">
        <w:t>radi neizpolnjevanja obveznosti dobavitelja</w:t>
      </w:r>
      <w:r w:rsidR="00EE5C1E">
        <w:t>,</w:t>
      </w:r>
      <w:r w:rsidR="0026296A" w:rsidRPr="004442EC">
        <w:t xml:space="preserve"> </w:t>
      </w:r>
      <w:r w:rsidR="0026296A">
        <w:t>dogovorjen</w:t>
      </w:r>
      <w:r w:rsidR="00EE5C1E">
        <w:t>ih</w:t>
      </w:r>
      <w:r w:rsidR="0026296A">
        <w:t xml:space="preserve"> s to</w:t>
      </w:r>
      <w:r w:rsidR="0026296A" w:rsidRPr="004442EC">
        <w:t xml:space="preserve"> pogodb</w:t>
      </w:r>
      <w:r w:rsidR="0026296A">
        <w:t>o</w:t>
      </w:r>
      <w:r w:rsidR="00EE5C1E">
        <w:t>,</w:t>
      </w:r>
      <w:r w:rsidR="0026296A">
        <w:t xml:space="preserve"> </w:t>
      </w:r>
      <w:r w:rsidR="0026296A">
        <w:rPr>
          <w:rFonts w:asciiTheme="minorHAnsi" w:hAnsiTheme="minorHAnsi" w:cstheme="minorHAnsi"/>
        </w:rPr>
        <w:t>po splošnih načelih odškodninske odgovornosti, neodvisno od uveljavljanja pogodbene kazni</w:t>
      </w:r>
      <w:r w:rsidR="0026296A">
        <w:t>.</w:t>
      </w:r>
      <w:r w:rsidR="0026296A" w:rsidRPr="00B529A8">
        <w:t xml:space="preserve"> </w:t>
      </w:r>
    </w:p>
    <w:p w14:paraId="04143001" w14:textId="77777777" w:rsidR="0026296A" w:rsidRDefault="0026296A" w:rsidP="0026296A"/>
    <w:p w14:paraId="0C43C861" w14:textId="1136A7A0" w:rsidR="0026296A" w:rsidRDefault="0026296A" w:rsidP="00C5109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Škodo, </w:t>
      </w:r>
      <w:r w:rsidR="00C5109F">
        <w:rPr>
          <w:rFonts w:asciiTheme="minorHAnsi" w:hAnsiTheme="minorHAnsi" w:cstheme="minorHAnsi"/>
        </w:rPr>
        <w:t>kupec</w:t>
      </w:r>
      <w:r>
        <w:rPr>
          <w:rFonts w:asciiTheme="minorHAnsi" w:hAnsiTheme="minorHAnsi" w:cstheme="minorHAnsi"/>
        </w:rPr>
        <w:t xml:space="preserve"> in </w:t>
      </w:r>
      <w:r w:rsidR="00720A69">
        <w:rPr>
          <w:rFonts w:asciiTheme="minorHAnsi" w:hAnsiTheme="minorHAnsi" w:cstheme="minorHAnsi"/>
        </w:rPr>
        <w:t>dobavitelj</w:t>
      </w:r>
      <w:r>
        <w:rPr>
          <w:rFonts w:asciiTheme="minorHAnsi" w:hAnsiTheme="minorHAnsi" w:cstheme="minorHAnsi"/>
        </w:rPr>
        <w:t xml:space="preserve"> pobotata pri plačilu. V kolikor navedeno ni mogoče, se iz tega naslova izstavi poseben račun, ki ga mora </w:t>
      </w:r>
      <w:r w:rsidR="00720A69">
        <w:rPr>
          <w:rFonts w:asciiTheme="minorHAnsi" w:hAnsiTheme="minorHAnsi" w:cstheme="minorHAnsi"/>
        </w:rPr>
        <w:t>dobavitelj</w:t>
      </w:r>
      <w:r>
        <w:rPr>
          <w:rFonts w:asciiTheme="minorHAnsi" w:hAnsiTheme="minorHAnsi" w:cstheme="minorHAnsi"/>
        </w:rPr>
        <w:t xml:space="preserve"> plačati v roku </w:t>
      </w:r>
      <w:r w:rsidR="00720A69">
        <w:rPr>
          <w:rFonts w:asciiTheme="minorHAnsi" w:hAnsiTheme="minorHAnsi" w:cstheme="minorHAnsi"/>
        </w:rPr>
        <w:t xml:space="preserve">(8) </w:t>
      </w:r>
      <w:r>
        <w:rPr>
          <w:rFonts w:asciiTheme="minorHAnsi" w:hAnsiTheme="minorHAnsi" w:cstheme="minorHAnsi"/>
        </w:rPr>
        <w:t>osmih dni od prejema računa.</w:t>
      </w:r>
    </w:p>
    <w:p w14:paraId="78C94F15" w14:textId="77777777" w:rsidR="00C5109F" w:rsidRPr="00C5109F" w:rsidRDefault="00C5109F" w:rsidP="00C5109F">
      <w:pPr>
        <w:rPr>
          <w:rFonts w:asciiTheme="minorHAnsi" w:hAnsiTheme="minorHAnsi" w:cstheme="minorHAnsi"/>
        </w:rPr>
      </w:pPr>
    </w:p>
    <w:p w14:paraId="133884D6" w14:textId="024AD7C1" w:rsidR="00FC4F9B" w:rsidRDefault="00FC4F9B" w:rsidP="2311F516">
      <w:pPr>
        <w:pStyle w:val="Naslov1"/>
        <w:spacing w:line="259" w:lineRule="auto"/>
      </w:pPr>
      <w:bookmarkStart w:id="22" w:name="_Toc102570424"/>
      <w:r>
        <w:t>SKRBNIKI POGODBE</w:t>
      </w:r>
      <w:bookmarkEnd w:id="22"/>
      <w:r w:rsidR="35061E4A">
        <w:t xml:space="preserve"> </w:t>
      </w:r>
    </w:p>
    <w:p w14:paraId="5C0AAC89" w14:textId="77777777" w:rsidR="0076632B" w:rsidRPr="0076632B" w:rsidRDefault="0076632B" w:rsidP="0076632B"/>
    <w:p w14:paraId="6C344D2D" w14:textId="77777777" w:rsidR="00D206D1" w:rsidRPr="00E73635" w:rsidRDefault="00D206D1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2916C19D" w14:textId="6488E3A6" w:rsidR="00600960" w:rsidRPr="00E73635" w:rsidRDefault="00FF7EC4" w:rsidP="00FF7EC4">
      <w:pPr>
        <w:rPr>
          <w:rFonts w:cs="Arial"/>
        </w:rPr>
      </w:pPr>
      <w:r w:rsidRPr="00E73635">
        <w:rPr>
          <w:rFonts w:cs="Arial"/>
        </w:rPr>
        <w:t xml:space="preserve">Podpisniki te pogodbe imenujejo naslednje </w:t>
      </w:r>
      <w:r w:rsidR="003F3F09">
        <w:rPr>
          <w:rFonts w:cs="Arial"/>
        </w:rPr>
        <w:t>skrbnike pogodb</w:t>
      </w:r>
      <w:r w:rsidRPr="00E73635">
        <w:rPr>
          <w:rFonts w:cs="Arial"/>
        </w:rPr>
        <w:t>:</w:t>
      </w:r>
    </w:p>
    <w:p w14:paraId="2259A141" w14:textId="77777777" w:rsidR="002204DB" w:rsidRDefault="002204DB" w:rsidP="00FF7EC4">
      <w:pPr>
        <w:rPr>
          <w:rFonts w:cs="Arial"/>
          <w:b/>
          <w:i/>
        </w:rPr>
      </w:pPr>
    </w:p>
    <w:p w14:paraId="01123438" w14:textId="7A97886C" w:rsidR="00600960" w:rsidRPr="00E73635" w:rsidRDefault="00C5109F" w:rsidP="00FF7EC4">
      <w:pPr>
        <w:rPr>
          <w:rFonts w:cs="Arial"/>
          <w:b/>
          <w:i/>
        </w:rPr>
      </w:pPr>
      <w:r>
        <w:rPr>
          <w:rFonts w:cs="Arial"/>
          <w:b/>
          <w:i/>
        </w:rPr>
        <w:t>kupec</w:t>
      </w:r>
      <w:r w:rsidR="00600960" w:rsidRPr="00E73635">
        <w:rPr>
          <w:rFonts w:cs="Arial"/>
          <w:b/>
          <w:i/>
        </w:rPr>
        <w:t>:</w:t>
      </w: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3983"/>
        <w:gridCol w:w="2794"/>
        <w:gridCol w:w="2245"/>
      </w:tblGrid>
      <w:tr w:rsidR="000654CB" w:rsidRPr="000654CB" w14:paraId="7BB618E0" w14:textId="77777777" w:rsidTr="2311F516">
        <w:tc>
          <w:tcPr>
            <w:tcW w:w="3983" w:type="dxa"/>
          </w:tcPr>
          <w:p w14:paraId="4DC943A5" w14:textId="77777777" w:rsidR="000654CB" w:rsidRPr="000654CB" w:rsidRDefault="000654CB" w:rsidP="000654CB">
            <w:pPr>
              <w:jc w:val="center"/>
              <w:rPr>
                <w:rFonts w:cs="Arial"/>
                <w:b/>
              </w:rPr>
            </w:pPr>
            <w:r w:rsidRPr="000654CB">
              <w:rPr>
                <w:rFonts w:cs="Arial"/>
                <w:b/>
              </w:rPr>
              <w:t>Imenovanje</w:t>
            </w:r>
          </w:p>
        </w:tc>
        <w:tc>
          <w:tcPr>
            <w:tcW w:w="2794" w:type="dxa"/>
          </w:tcPr>
          <w:p w14:paraId="6EC00BEB" w14:textId="77777777" w:rsidR="000654CB" w:rsidRPr="000654CB" w:rsidRDefault="000654CB" w:rsidP="000654CB">
            <w:pPr>
              <w:jc w:val="center"/>
              <w:rPr>
                <w:rFonts w:cs="Arial"/>
                <w:b/>
              </w:rPr>
            </w:pPr>
            <w:r w:rsidRPr="000654CB">
              <w:rPr>
                <w:rFonts w:cs="Arial"/>
                <w:b/>
              </w:rPr>
              <w:t>Ime in priimek</w:t>
            </w:r>
          </w:p>
        </w:tc>
        <w:tc>
          <w:tcPr>
            <w:tcW w:w="2245" w:type="dxa"/>
          </w:tcPr>
          <w:p w14:paraId="186B8E09" w14:textId="77777777" w:rsidR="000654CB" w:rsidRPr="000654CB" w:rsidRDefault="000654CB" w:rsidP="000654CB">
            <w:pPr>
              <w:jc w:val="center"/>
              <w:rPr>
                <w:rFonts w:cs="Arial"/>
                <w:b/>
              </w:rPr>
            </w:pPr>
            <w:r w:rsidRPr="000654CB">
              <w:rPr>
                <w:rFonts w:cs="Arial"/>
                <w:b/>
              </w:rPr>
              <w:t>Kontaktni podatki</w:t>
            </w:r>
          </w:p>
        </w:tc>
      </w:tr>
      <w:tr w:rsidR="000654CB" w:rsidRPr="00E73635" w14:paraId="6DDCB786" w14:textId="77777777" w:rsidTr="2311F516">
        <w:tc>
          <w:tcPr>
            <w:tcW w:w="3983" w:type="dxa"/>
          </w:tcPr>
          <w:p w14:paraId="79DDF2A6" w14:textId="64F02ECD" w:rsidR="000654CB" w:rsidRPr="00E73635" w:rsidRDefault="000654CB" w:rsidP="00AF3594">
            <w:pPr>
              <w:rPr>
                <w:rFonts w:cs="Arial"/>
              </w:rPr>
            </w:pPr>
            <w:r w:rsidRPr="00E73635">
              <w:rPr>
                <w:rFonts w:cs="Arial"/>
              </w:rPr>
              <w:t>Skrbnik pogodbe:</w:t>
            </w:r>
          </w:p>
        </w:tc>
        <w:tc>
          <w:tcPr>
            <w:tcW w:w="2794" w:type="dxa"/>
          </w:tcPr>
          <w:p w14:paraId="74869460" w14:textId="77777777" w:rsidR="000654CB" w:rsidRPr="00E73635" w:rsidRDefault="000654CB" w:rsidP="008461EF">
            <w:pPr>
              <w:rPr>
                <w:rFonts w:cs="Arial"/>
              </w:rPr>
            </w:pPr>
          </w:p>
        </w:tc>
        <w:tc>
          <w:tcPr>
            <w:tcW w:w="2245" w:type="dxa"/>
          </w:tcPr>
          <w:p w14:paraId="187F57B8" w14:textId="77777777" w:rsidR="000654CB" w:rsidRPr="00E73635" w:rsidRDefault="000654CB" w:rsidP="008461EF">
            <w:pPr>
              <w:rPr>
                <w:rFonts w:cs="Arial"/>
              </w:rPr>
            </w:pPr>
          </w:p>
        </w:tc>
      </w:tr>
    </w:tbl>
    <w:p w14:paraId="67C0C651" w14:textId="77777777" w:rsidR="004459AF" w:rsidRPr="000654CB" w:rsidRDefault="004459AF" w:rsidP="00600960">
      <w:pPr>
        <w:rPr>
          <w:rFonts w:cs="Arial"/>
        </w:rPr>
      </w:pPr>
    </w:p>
    <w:p w14:paraId="66F49898" w14:textId="6A6FA434" w:rsidR="00600960" w:rsidRDefault="002B384A" w:rsidP="00600960">
      <w:pPr>
        <w:rPr>
          <w:rFonts w:cs="Arial"/>
          <w:b/>
          <w:i/>
        </w:rPr>
      </w:pPr>
      <w:r>
        <w:rPr>
          <w:rFonts w:cs="Arial"/>
          <w:b/>
          <w:i/>
        </w:rPr>
        <w:t>dobavitelj</w:t>
      </w:r>
      <w:r w:rsidR="00600960" w:rsidRPr="008E036E">
        <w:rPr>
          <w:rFonts w:cs="Arial"/>
          <w:b/>
          <w:i/>
        </w:rPr>
        <w:t>:</w:t>
      </w: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3982"/>
        <w:gridCol w:w="2795"/>
        <w:gridCol w:w="2245"/>
      </w:tblGrid>
      <w:tr w:rsidR="000654CB" w:rsidRPr="000654CB" w14:paraId="5058255B" w14:textId="77777777" w:rsidTr="00BE26BF">
        <w:tc>
          <w:tcPr>
            <w:tcW w:w="3982" w:type="dxa"/>
          </w:tcPr>
          <w:p w14:paraId="793A7237" w14:textId="77777777" w:rsidR="000654CB" w:rsidRPr="000654CB" w:rsidRDefault="000654CB" w:rsidP="000654CB">
            <w:pPr>
              <w:jc w:val="center"/>
              <w:rPr>
                <w:rFonts w:cs="Arial"/>
                <w:b/>
              </w:rPr>
            </w:pPr>
            <w:r w:rsidRPr="000654CB">
              <w:rPr>
                <w:rFonts w:cs="Arial"/>
                <w:b/>
              </w:rPr>
              <w:t>Imenovanje</w:t>
            </w:r>
          </w:p>
        </w:tc>
        <w:tc>
          <w:tcPr>
            <w:tcW w:w="2795" w:type="dxa"/>
          </w:tcPr>
          <w:p w14:paraId="7A0CDDDC" w14:textId="77777777" w:rsidR="000654CB" w:rsidRPr="000654CB" w:rsidRDefault="000654CB" w:rsidP="000654CB">
            <w:pPr>
              <w:jc w:val="center"/>
              <w:rPr>
                <w:rFonts w:cs="Arial"/>
                <w:b/>
              </w:rPr>
            </w:pPr>
            <w:r w:rsidRPr="000654CB">
              <w:rPr>
                <w:rFonts w:cs="Arial"/>
                <w:b/>
              </w:rPr>
              <w:t>Ime in priimek</w:t>
            </w:r>
          </w:p>
        </w:tc>
        <w:tc>
          <w:tcPr>
            <w:tcW w:w="2245" w:type="dxa"/>
          </w:tcPr>
          <w:p w14:paraId="2138F046" w14:textId="77777777" w:rsidR="000654CB" w:rsidRPr="000654CB" w:rsidRDefault="000654CB" w:rsidP="000654CB">
            <w:pPr>
              <w:jc w:val="center"/>
              <w:rPr>
                <w:rFonts w:cs="Arial"/>
                <w:b/>
              </w:rPr>
            </w:pPr>
            <w:r w:rsidRPr="000654CB">
              <w:rPr>
                <w:rFonts w:cs="Arial"/>
                <w:b/>
              </w:rPr>
              <w:t>Kontaktni podatki</w:t>
            </w:r>
          </w:p>
        </w:tc>
      </w:tr>
      <w:tr w:rsidR="000654CB" w:rsidRPr="008E036E" w14:paraId="535892C1" w14:textId="77777777" w:rsidTr="00BE26BF">
        <w:tc>
          <w:tcPr>
            <w:tcW w:w="3982" w:type="dxa"/>
          </w:tcPr>
          <w:p w14:paraId="7C91A0A2" w14:textId="5AFB1AC5" w:rsidR="000654CB" w:rsidRPr="008E036E" w:rsidRDefault="000654CB" w:rsidP="00BE26BF">
            <w:pPr>
              <w:rPr>
                <w:rFonts w:cs="Arial"/>
              </w:rPr>
            </w:pPr>
            <w:r w:rsidRPr="008E036E">
              <w:rPr>
                <w:rFonts w:cs="Arial"/>
              </w:rPr>
              <w:t>Skrbnik pogodbe:</w:t>
            </w:r>
          </w:p>
        </w:tc>
        <w:tc>
          <w:tcPr>
            <w:tcW w:w="2795" w:type="dxa"/>
          </w:tcPr>
          <w:p w14:paraId="308D56CC" w14:textId="77777777" w:rsidR="000654CB" w:rsidRPr="008E036E" w:rsidRDefault="000654CB" w:rsidP="00F16CE5">
            <w:pPr>
              <w:rPr>
                <w:rFonts w:cs="Arial"/>
              </w:rPr>
            </w:pPr>
          </w:p>
        </w:tc>
        <w:tc>
          <w:tcPr>
            <w:tcW w:w="2245" w:type="dxa"/>
          </w:tcPr>
          <w:p w14:paraId="797E50C6" w14:textId="77777777" w:rsidR="000654CB" w:rsidRPr="008E036E" w:rsidRDefault="000654CB" w:rsidP="00F16CE5">
            <w:pPr>
              <w:rPr>
                <w:rFonts w:cs="Arial"/>
              </w:rPr>
            </w:pPr>
          </w:p>
        </w:tc>
      </w:tr>
    </w:tbl>
    <w:p w14:paraId="22B0FEEF" w14:textId="29EA7F57" w:rsidR="0076632B" w:rsidRDefault="0076632B" w:rsidP="0076632B">
      <w:pPr>
        <w:pStyle w:val="Naslov1"/>
        <w:spacing w:before="0"/>
      </w:pPr>
    </w:p>
    <w:p w14:paraId="38B276A7" w14:textId="6EFF35F1" w:rsidR="003F3F09" w:rsidRDefault="003F3F09" w:rsidP="002B384A">
      <w:r>
        <w:t xml:space="preserve">V primeru spremembe skrbnikov iz tega člena, pogodbenima strankama ni potrebno skleniti aneksa k pogodbi. O spremembi se stranki pisno obvestita. </w:t>
      </w:r>
    </w:p>
    <w:p w14:paraId="4FC55BC1" w14:textId="77777777" w:rsidR="000E3365" w:rsidRPr="002B384A" w:rsidRDefault="000E3365" w:rsidP="002B384A"/>
    <w:p w14:paraId="7E389ED2" w14:textId="18761E63" w:rsidR="006B1BD9" w:rsidRDefault="006B1BD9" w:rsidP="006B1BD9">
      <w:pPr>
        <w:pStyle w:val="Naslov1"/>
      </w:pPr>
      <w:bookmarkStart w:id="23" w:name="_Toc94880106"/>
      <w:bookmarkStart w:id="24" w:name="_Toc102570425"/>
      <w:r w:rsidRPr="006B1BD9">
        <w:t>POSLOVNA SKRIVNOST</w:t>
      </w:r>
      <w:bookmarkEnd w:id="23"/>
      <w:bookmarkEnd w:id="24"/>
    </w:p>
    <w:p w14:paraId="06788027" w14:textId="77777777" w:rsidR="00E23266" w:rsidRPr="00E23266" w:rsidRDefault="00E23266" w:rsidP="00E23266"/>
    <w:p w14:paraId="3FD09E35" w14:textId="77777777" w:rsidR="00A43EA1" w:rsidRPr="000654CB" w:rsidRDefault="00A43EA1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40ED2EAD" w14:textId="7D25B45F" w:rsidR="0026296A" w:rsidRDefault="0026296A" w:rsidP="0026296A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  <w:r>
        <w:rPr>
          <w:rFonts w:cs="Arial"/>
        </w:rPr>
        <w:t xml:space="preserve">Dobavitelj se zavezuje kot poslovno skrivnost varovati vse informacije, dokumente in druge podatke v zvezi z naročilom, za katere bo izvedel pri izvrševanju te pogodbe in se zavezuje, da jih bo uporabljal izključno v zvezi z izvedbo te pogodbe in jih ne bo sporočil tretjim osebam ali jih kakorkoli uporabil naprej. </w:t>
      </w:r>
      <w:r w:rsidRPr="008759E1">
        <w:rPr>
          <w:rFonts w:cs="Arial"/>
        </w:rPr>
        <w:t xml:space="preserve">Dolžnost varovanja </w:t>
      </w:r>
      <w:r>
        <w:rPr>
          <w:rFonts w:cs="Arial"/>
        </w:rPr>
        <w:t>zaupnih</w:t>
      </w:r>
      <w:r w:rsidRPr="008759E1">
        <w:rPr>
          <w:rFonts w:cs="Arial"/>
        </w:rPr>
        <w:t xml:space="preserve"> podatkov v skladu s to pogodbo zavezuje vse zaposlene </w:t>
      </w:r>
      <w:r>
        <w:rPr>
          <w:rFonts w:cs="Arial"/>
        </w:rPr>
        <w:t>dobavitelja</w:t>
      </w:r>
      <w:r w:rsidRPr="008759E1">
        <w:rPr>
          <w:rFonts w:cs="Arial"/>
        </w:rPr>
        <w:t xml:space="preserve">, vključno </w:t>
      </w:r>
      <w:r>
        <w:rPr>
          <w:rFonts w:cs="Arial"/>
        </w:rPr>
        <w:t xml:space="preserve">s </w:t>
      </w:r>
      <w:r w:rsidRPr="008759E1">
        <w:rPr>
          <w:rFonts w:cs="Arial"/>
        </w:rPr>
        <w:t>tist</w:t>
      </w:r>
      <w:r>
        <w:rPr>
          <w:rFonts w:cs="Arial"/>
        </w:rPr>
        <w:t>imi</w:t>
      </w:r>
      <w:r w:rsidRPr="008759E1">
        <w:rPr>
          <w:rFonts w:cs="Arial"/>
        </w:rPr>
        <w:t>, ki opravljajo delo na drugih pravnih podlagah in ne po pogodbi o zaposlitvi in tudi po prenehanju zaposlitve.</w:t>
      </w:r>
    </w:p>
    <w:p w14:paraId="66247B43" w14:textId="77777777" w:rsidR="0026296A" w:rsidRDefault="0026296A" w:rsidP="0026296A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</w:p>
    <w:p w14:paraId="2099A012" w14:textId="77777777" w:rsidR="0026296A" w:rsidRDefault="0026296A" w:rsidP="0026296A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  <w:r>
        <w:rPr>
          <w:rFonts w:cs="Arial"/>
        </w:rPr>
        <w:t xml:space="preserve">Obveznost varovanja poslovne skrivnosti se nanaša tako na čas izvrševanja te pogodbe, kot tudi na čas po tem, razen če se stranki ne dogovorita drugače. </w:t>
      </w:r>
    </w:p>
    <w:p w14:paraId="409E8724" w14:textId="77777777" w:rsidR="0026296A" w:rsidRDefault="0026296A" w:rsidP="0026296A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</w:p>
    <w:p w14:paraId="1CB33730" w14:textId="2CF616CE" w:rsidR="0026296A" w:rsidRDefault="0026296A" w:rsidP="0026296A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  <w:r>
        <w:rPr>
          <w:rFonts w:cs="Arial"/>
        </w:rPr>
        <w:t>Dobavitelj se zavezuje, da bo:</w:t>
      </w:r>
    </w:p>
    <w:p w14:paraId="2258EE60" w14:textId="77777777" w:rsidR="0026296A" w:rsidRPr="008F75CB" w:rsidRDefault="0026296A" w:rsidP="0026296A">
      <w:pPr>
        <w:pStyle w:val="Odstavekseznama"/>
        <w:numPr>
          <w:ilvl w:val="0"/>
          <w:numId w:val="30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8F75CB">
        <w:rPr>
          <w:rFonts w:ascii="Arial" w:hAnsi="Arial" w:cs="Arial"/>
        </w:rPr>
        <w:t>opravil vse potrebne aktivnosti, da bodo zaupni podatki ostali tajni ter varni pred krajo ali kakršnokoli protipravno odsvojitvijo;</w:t>
      </w:r>
    </w:p>
    <w:p w14:paraId="48BDACB8" w14:textId="77777777" w:rsidR="0026296A" w:rsidRPr="008F75CB" w:rsidRDefault="0026296A" w:rsidP="0026296A">
      <w:pPr>
        <w:pStyle w:val="Odstavekseznama"/>
        <w:numPr>
          <w:ilvl w:val="0"/>
          <w:numId w:val="30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8F75CB">
        <w:rPr>
          <w:rFonts w:ascii="Arial" w:hAnsi="Arial" w:cs="Arial"/>
        </w:rPr>
        <w:t>o posredovane podatke uporabil samo za izvedbo te pogodbe;</w:t>
      </w:r>
    </w:p>
    <w:p w14:paraId="38E5BB9C" w14:textId="5C7CBF7C" w:rsidR="000E3365" w:rsidRDefault="0026296A" w:rsidP="00A35A1C">
      <w:pPr>
        <w:pStyle w:val="Odstavekseznama"/>
        <w:numPr>
          <w:ilvl w:val="0"/>
          <w:numId w:val="30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8F75CB">
        <w:rPr>
          <w:rFonts w:ascii="Arial" w:hAnsi="Arial" w:cs="Arial"/>
        </w:rPr>
        <w:t xml:space="preserve">po poteku te pogodbe </w:t>
      </w:r>
      <w:r w:rsidR="00C5109F">
        <w:rPr>
          <w:rFonts w:ascii="Arial" w:hAnsi="Arial" w:cs="Arial"/>
        </w:rPr>
        <w:t>kupcu</w:t>
      </w:r>
      <w:r w:rsidRPr="008F75CB">
        <w:rPr>
          <w:rFonts w:ascii="Arial" w:hAnsi="Arial" w:cs="Arial"/>
        </w:rPr>
        <w:t xml:space="preserve"> vrnil ali uničil vse podatke, ki jih je od </w:t>
      </w:r>
      <w:r w:rsidR="00C5109F">
        <w:rPr>
          <w:rFonts w:ascii="Arial" w:hAnsi="Arial" w:cs="Arial"/>
        </w:rPr>
        <w:t>kupca</w:t>
      </w:r>
      <w:r w:rsidRPr="008F75CB">
        <w:rPr>
          <w:rFonts w:ascii="Arial" w:hAnsi="Arial" w:cs="Arial"/>
        </w:rPr>
        <w:t xml:space="preserve"> pridobil v času trajanja te pogodbe, vključujoč morebitne kopije.</w:t>
      </w:r>
    </w:p>
    <w:p w14:paraId="69E9CF67" w14:textId="77777777" w:rsidR="0026296A" w:rsidRPr="0026296A" w:rsidRDefault="0026296A" w:rsidP="0026296A">
      <w:pPr>
        <w:pStyle w:val="Odstavekseznama"/>
        <w:overflowPunct w:val="0"/>
        <w:autoSpaceDE w:val="0"/>
        <w:autoSpaceDN w:val="0"/>
        <w:adjustRightInd w:val="0"/>
        <w:ind w:left="360" w:right="-2"/>
        <w:textAlignment w:val="baseline"/>
        <w:rPr>
          <w:rFonts w:ascii="Arial" w:hAnsi="Arial" w:cs="Arial"/>
        </w:rPr>
      </w:pPr>
    </w:p>
    <w:p w14:paraId="63A83F96" w14:textId="77777777" w:rsidR="0026296A" w:rsidRDefault="0026296A" w:rsidP="0026296A">
      <w:pPr>
        <w:pStyle w:val="Naslov1"/>
        <w:rPr>
          <w:szCs w:val="24"/>
        </w:rPr>
      </w:pPr>
      <w:bookmarkStart w:id="25" w:name="_Toc102570426"/>
      <w:r>
        <w:rPr>
          <w:szCs w:val="24"/>
        </w:rPr>
        <w:t>ODSTOP OD POGODBE</w:t>
      </w:r>
      <w:bookmarkEnd w:id="25"/>
    </w:p>
    <w:p w14:paraId="697F10F4" w14:textId="77777777" w:rsidR="0026296A" w:rsidRDefault="0026296A" w:rsidP="0026296A">
      <w:pPr>
        <w:pStyle w:val="Telobesedila2"/>
        <w:spacing w:after="0" w:line="240" w:lineRule="auto"/>
        <w:rPr>
          <w:rFonts w:asciiTheme="minorHAnsi" w:hAnsiTheme="minorHAnsi" w:cstheme="minorHAnsi"/>
        </w:rPr>
      </w:pPr>
    </w:p>
    <w:p w14:paraId="2D199CEA" w14:textId="77777777" w:rsidR="0026296A" w:rsidRPr="000654CB" w:rsidRDefault="0026296A" w:rsidP="0026296A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03B57A74" w14:textId="3715ECA2" w:rsidR="0026296A" w:rsidRPr="004B4730" w:rsidRDefault="0026296A" w:rsidP="0026296A">
      <w:pPr>
        <w:pStyle w:val="Telobesedila2"/>
        <w:spacing w:after="0" w:line="240" w:lineRule="auto"/>
        <w:rPr>
          <w:rFonts w:asciiTheme="minorHAnsi" w:hAnsiTheme="minorHAnsi" w:cstheme="minorHAnsi"/>
        </w:rPr>
      </w:pPr>
      <w:r w:rsidRPr="004B4730">
        <w:rPr>
          <w:rFonts w:asciiTheme="minorHAnsi" w:hAnsiTheme="minorHAnsi" w:cstheme="minorHAnsi"/>
        </w:rPr>
        <w:t>V primeru, da</w:t>
      </w:r>
      <w:r>
        <w:rPr>
          <w:rFonts w:asciiTheme="minorHAnsi" w:hAnsiTheme="minorHAnsi" w:cstheme="minorHAnsi"/>
          <w:lang w:val="sl-SI"/>
        </w:rPr>
        <w:t xml:space="preserve"> </w:t>
      </w:r>
      <w:r w:rsidR="00720A69">
        <w:rPr>
          <w:rFonts w:asciiTheme="minorHAnsi" w:hAnsiTheme="minorHAnsi" w:cstheme="minorHAnsi"/>
          <w:lang w:val="sl-SI"/>
        </w:rPr>
        <w:t>dobavitelj</w:t>
      </w:r>
      <w:r w:rsidRPr="004B4730">
        <w:rPr>
          <w:rFonts w:asciiTheme="minorHAnsi" w:hAnsiTheme="minorHAnsi" w:cstheme="minorHAnsi"/>
        </w:rPr>
        <w:t>:</w:t>
      </w:r>
    </w:p>
    <w:p w14:paraId="1521BF1C" w14:textId="17FCD5DF" w:rsidR="00EE5C1E" w:rsidRDefault="00EE5C1E" w:rsidP="0026296A">
      <w:pPr>
        <w:pStyle w:val="Odstavekseznama"/>
        <w:numPr>
          <w:ilvl w:val="0"/>
          <w:numId w:val="31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ne izpolnjuje obveznosti iz 7. člena te pogodbe;</w:t>
      </w:r>
    </w:p>
    <w:p w14:paraId="55D054CE" w14:textId="4C7C1708" w:rsidR="0026296A" w:rsidRDefault="0026296A" w:rsidP="0026296A">
      <w:pPr>
        <w:pStyle w:val="Odstavekseznama"/>
        <w:numPr>
          <w:ilvl w:val="0"/>
          <w:numId w:val="31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svojih </w:t>
      </w:r>
      <w:r w:rsidR="00EE5C1E">
        <w:rPr>
          <w:rFonts w:asciiTheme="minorHAnsi" w:hAnsiTheme="minorHAnsi" w:cstheme="minorHAnsi"/>
        </w:rPr>
        <w:t xml:space="preserve">ostalih </w:t>
      </w:r>
      <w:r>
        <w:rPr>
          <w:rFonts w:asciiTheme="minorHAnsi" w:hAnsiTheme="minorHAnsi" w:cstheme="minorHAnsi"/>
        </w:rPr>
        <w:t xml:space="preserve">obveznosti po tej pogodbi ne izpolni tudi po dodatnem pozivu s strani </w:t>
      </w:r>
      <w:r w:rsidR="00C5109F">
        <w:rPr>
          <w:rFonts w:asciiTheme="minorHAnsi" w:hAnsiTheme="minorHAnsi" w:cstheme="minorHAnsi"/>
        </w:rPr>
        <w:t>kupca</w:t>
      </w:r>
      <w:r>
        <w:rPr>
          <w:rFonts w:asciiTheme="minorHAnsi" w:hAnsiTheme="minorHAnsi" w:cstheme="minorHAnsi"/>
        </w:rPr>
        <w:t>;</w:t>
      </w:r>
    </w:p>
    <w:p w14:paraId="34523901" w14:textId="67D2D890" w:rsidR="0026296A" w:rsidRDefault="0026296A" w:rsidP="0026296A">
      <w:pPr>
        <w:pStyle w:val="Odstavekseznama"/>
        <w:numPr>
          <w:ilvl w:val="0"/>
          <w:numId w:val="31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ne varuje poslovne skrivnosti in osebnih podatkov </w:t>
      </w:r>
      <w:r w:rsidR="00C5109F">
        <w:rPr>
          <w:rFonts w:asciiTheme="minorHAnsi" w:hAnsiTheme="minorHAnsi" w:cstheme="minorHAnsi"/>
        </w:rPr>
        <w:t>kupca</w:t>
      </w:r>
      <w:r>
        <w:rPr>
          <w:rFonts w:asciiTheme="minorHAnsi" w:hAnsiTheme="minorHAnsi" w:cstheme="minorHAnsi"/>
        </w:rPr>
        <w:t>;</w:t>
      </w:r>
    </w:p>
    <w:p w14:paraId="5161B0DB" w14:textId="77777777" w:rsidR="0026296A" w:rsidRDefault="0026296A" w:rsidP="0026296A">
      <w:pPr>
        <w:pStyle w:val="Odstavekseznama"/>
        <w:numPr>
          <w:ilvl w:val="0"/>
          <w:numId w:val="31"/>
        </w:numPr>
        <w:spacing w:line="240" w:lineRule="auto"/>
        <w:rPr>
          <w:rFonts w:asciiTheme="minorHAnsi" w:hAnsiTheme="minorHAnsi" w:cstheme="minorHAnsi"/>
        </w:rPr>
      </w:pPr>
      <w:r w:rsidRPr="00394C39">
        <w:rPr>
          <w:rFonts w:asciiTheme="minorHAnsi" w:hAnsiTheme="minorHAnsi" w:cstheme="minorHAnsi"/>
        </w:rPr>
        <w:lastRenderedPageBreak/>
        <w:t xml:space="preserve">se nad njim </w:t>
      </w:r>
      <w:r w:rsidRPr="003C0C4F">
        <w:rPr>
          <w:rFonts w:asciiTheme="minorHAnsi" w:hAnsiTheme="minorHAnsi" w:cstheme="minorHAnsi"/>
        </w:rPr>
        <w:t xml:space="preserve">ali enem izmed sodelujočih podjetij </w:t>
      </w:r>
      <w:r w:rsidRPr="00394C39">
        <w:rPr>
          <w:rFonts w:asciiTheme="minorHAnsi" w:hAnsiTheme="minorHAnsi" w:cstheme="minorHAnsi"/>
        </w:rPr>
        <w:t xml:space="preserve">uvede postopek stečaja ali likvidacije ali postane plačilno nesposoben </w:t>
      </w:r>
      <w:r w:rsidRPr="003C0C4F">
        <w:rPr>
          <w:rFonts w:asciiTheme="minorHAnsi" w:hAnsiTheme="minorHAnsi" w:cstheme="minorHAnsi"/>
        </w:rPr>
        <w:t>in ga preostala sodelujoča podjetja</w:t>
      </w:r>
      <w:r w:rsidRPr="00B529A8">
        <w:rPr>
          <w:rFonts w:asciiTheme="minorHAnsi" w:hAnsiTheme="minorHAnsi" w:cstheme="minorHAnsi"/>
          <w:color w:val="A6A6A6" w:themeColor="background1" w:themeShade="A6"/>
        </w:rPr>
        <w:t xml:space="preserve"> </w:t>
      </w:r>
      <w:r w:rsidRPr="00394C39">
        <w:rPr>
          <w:rFonts w:asciiTheme="minorHAnsi" w:hAnsiTheme="minorHAnsi" w:cstheme="minorHAnsi"/>
        </w:rPr>
        <w:t>ne nadomestijo z ustreznim novim podjetjem</w:t>
      </w:r>
      <w:r>
        <w:rPr>
          <w:rFonts w:asciiTheme="minorHAnsi" w:hAnsiTheme="minorHAnsi" w:cstheme="minorHAnsi"/>
        </w:rPr>
        <w:t>.</w:t>
      </w:r>
    </w:p>
    <w:p w14:paraId="182B390C" w14:textId="5EA14B10" w:rsidR="0026296A" w:rsidRPr="0026296A" w:rsidRDefault="0026296A" w:rsidP="0026296A">
      <w:pPr>
        <w:rPr>
          <w:rFonts w:asciiTheme="minorHAnsi" w:hAnsiTheme="minorHAnsi" w:cstheme="minorHAnsi"/>
        </w:rPr>
      </w:pPr>
      <w:r w:rsidRPr="004B4730">
        <w:rPr>
          <w:rFonts w:asciiTheme="minorHAnsi" w:hAnsiTheme="minorHAnsi" w:cstheme="minorHAnsi"/>
        </w:rPr>
        <w:t xml:space="preserve">lahko </w:t>
      </w:r>
      <w:r w:rsidR="00C5109F">
        <w:rPr>
          <w:rFonts w:asciiTheme="minorHAnsi" w:hAnsiTheme="minorHAnsi" w:cstheme="minorHAnsi"/>
        </w:rPr>
        <w:t>kupec</w:t>
      </w:r>
      <w:r w:rsidRPr="004B4730">
        <w:rPr>
          <w:rFonts w:asciiTheme="minorHAnsi" w:hAnsiTheme="minorHAnsi" w:cstheme="minorHAnsi"/>
        </w:rPr>
        <w:t xml:space="preserve"> odstopi od te pogodbe brez odpovednega roka in brez stroškov</w:t>
      </w:r>
      <w:r>
        <w:rPr>
          <w:rFonts w:asciiTheme="minorHAnsi" w:hAnsiTheme="minorHAnsi" w:cstheme="minorHAnsi"/>
        </w:rPr>
        <w:t xml:space="preserve">, </w:t>
      </w:r>
      <w:r w:rsidRPr="004B4730">
        <w:rPr>
          <w:rFonts w:asciiTheme="minorHAnsi" w:hAnsiTheme="minorHAnsi" w:cstheme="minorHAnsi"/>
        </w:rPr>
        <w:t xml:space="preserve">povezanih z odpovedjo te pogodbe. V tem primeru </w:t>
      </w:r>
      <w:r>
        <w:rPr>
          <w:rFonts w:asciiTheme="minorHAnsi" w:hAnsiTheme="minorHAnsi" w:cstheme="minorHAnsi"/>
        </w:rPr>
        <w:t xml:space="preserve">je </w:t>
      </w:r>
      <w:r w:rsidR="00720A69">
        <w:rPr>
          <w:rFonts w:asciiTheme="minorHAnsi" w:hAnsiTheme="minorHAnsi" w:cstheme="minorHAnsi"/>
        </w:rPr>
        <w:t xml:space="preserve">dobavitelj </w:t>
      </w:r>
      <w:r w:rsidRPr="004B4730">
        <w:rPr>
          <w:rFonts w:asciiTheme="minorHAnsi" w:hAnsiTheme="minorHAnsi" w:cstheme="minorHAnsi"/>
        </w:rPr>
        <w:t xml:space="preserve">dolžan plačati tudi vso škodo, ki jo s svojim ravnanjem povzroči </w:t>
      </w:r>
      <w:r w:rsidR="00C5109F">
        <w:rPr>
          <w:rFonts w:asciiTheme="minorHAnsi" w:hAnsiTheme="minorHAnsi" w:cstheme="minorHAnsi"/>
        </w:rPr>
        <w:t>kupcu</w:t>
      </w:r>
      <w:r w:rsidRPr="004B4730">
        <w:rPr>
          <w:rFonts w:asciiTheme="minorHAnsi" w:hAnsiTheme="minorHAnsi" w:cstheme="minorHAnsi"/>
        </w:rPr>
        <w:t xml:space="preserve">. </w:t>
      </w:r>
    </w:p>
    <w:p w14:paraId="37187E5B" w14:textId="77777777" w:rsidR="00720A69" w:rsidRDefault="00720A69" w:rsidP="0026296A">
      <w:pPr>
        <w:numPr>
          <w:ilvl w:val="12"/>
          <w:numId w:val="0"/>
        </w:numPr>
        <w:rPr>
          <w:rFonts w:asciiTheme="minorHAnsi" w:hAnsiTheme="minorHAnsi" w:cstheme="minorHAnsi"/>
        </w:rPr>
      </w:pPr>
    </w:p>
    <w:p w14:paraId="1A51F4BF" w14:textId="3B257A26" w:rsidR="0026296A" w:rsidRDefault="0026296A" w:rsidP="0026296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Odstop učinkuje z dne</w:t>
      </w:r>
      <w:r w:rsidR="004A2494">
        <w:rPr>
          <w:rFonts w:asciiTheme="minorHAnsi" w:hAnsiTheme="minorHAnsi" w:cstheme="minorHAnsi"/>
        </w:rPr>
        <w:t>m</w:t>
      </w:r>
      <w:r>
        <w:rPr>
          <w:rFonts w:asciiTheme="minorHAnsi" w:hAnsiTheme="minorHAnsi" w:cstheme="minorHAnsi"/>
        </w:rPr>
        <w:t xml:space="preserve">, ko dobavitelj prejme pisno obvestilo </w:t>
      </w:r>
      <w:r w:rsidR="00C5109F">
        <w:rPr>
          <w:rFonts w:asciiTheme="minorHAnsi" w:hAnsiTheme="minorHAnsi" w:cstheme="minorHAnsi"/>
        </w:rPr>
        <w:t>kupca</w:t>
      </w:r>
      <w:r>
        <w:rPr>
          <w:rFonts w:asciiTheme="minorHAnsi" w:hAnsiTheme="minorHAnsi" w:cstheme="minorHAnsi"/>
        </w:rPr>
        <w:t xml:space="preserve"> o odstopu s priporočeno pošto.</w:t>
      </w:r>
    </w:p>
    <w:p w14:paraId="7DE50D41" w14:textId="573A771D" w:rsidR="00820439" w:rsidRDefault="00820439" w:rsidP="0026296A">
      <w:pPr>
        <w:rPr>
          <w:rFonts w:asciiTheme="minorHAnsi" w:hAnsiTheme="minorHAnsi" w:cstheme="minorHAnsi"/>
        </w:rPr>
      </w:pPr>
    </w:p>
    <w:p w14:paraId="268F2FC0" w14:textId="53B7542F" w:rsidR="00820439" w:rsidRPr="00820439" w:rsidRDefault="002505A4" w:rsidP="00820439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Kupec</w:t>
      </w:r>
      <w:r w:rsidR="00820439" w:rsidRPr="00820439">
        <w:rPr>
          <w:rFonts w:asciiTheme="minorHAnsi" w:hAnsiTheme="minorHAnsi" w:cstheme="minorHAnsi"/>
          <w:bCs/>
        </w:rPr>
        <w:t xml:space="preserve"> si pridržuje pravico, da tekom trajanja te pogodbe v primeru sprememb cen električne energije na trgu izvede nov postopek oddaje posamičnega naročila</w:t>
      </w:r>
      <w:r w:rsidR="00820439">
        <w:rPr>
          <w:rFonts w:asciiTheme="minorHAnsi" w:hAnsiTheme="minorHAnsi" w:cstheme="minorHAnsi"/>
          <w:bCs/>
        </w:rPr>
        <w:t xml:space="preserve"> (druga (2) faza postopka)</w:t>
      </w:r>
      <w:r w:rsidR="00820439" w:rsidRPr="00820439">
        <w:rPr>
          <w:rFonts w:asciiTheme="minorHAnsi" w:hAnsiTheme="minorHAnsi" w:cstheme="minorHAnsi"/>
          <w:bCs/>
        </w:rPr>
        <w:t xml:space="preserve">, bodisi za preostanek obdobja po tej pogodbi bodisi za </w:t>
      </w:r>
      <w:r>
        <w:rPr>
          <w:rFonts w:asciiTheme="minorHAnsi" w:hAnsiTheme="minorHAnsi" w:cstheme="minorHAnsi"/>
          <w:bCs/>
        </w:rPr>
        <w:t>novo</w:t>
      </w:r>
      <w:r w:rsidR="00820439" w:rsidRPr="00820439">
        <w:rPr>
          <w:rFonts w:asciiTheme="minorHAnsi" w:hAnsiTheme="minorHAnsi" w:cstheme="minorHAnsi"/>
          <w:bCs/>
        </w:rPr>
        <w:t xml:space="preserve"> obdobje enega leta. V kolikor </w:t>
      </w:r>
      <w:r>
        <w:rPr>
          <w:rFonts w:asciiTheme="minorHAnsi" w:hAnsiTheme="minorHAnsi" w:cstheme="minorHAnsi"/>
          <w:bCs/>
        </w:rPr>
        <w:t>kupec</w:t>
      </w:r>
      <w:r w:rsidR="00820439" w:rsidRPr="00820439">
        <w:rPr>
          <w:rFonts w:asciiTheme="minorHAnsi" w:hAnsiTheme="minorHAnsi" w:cstheme="minorHAnsi"/>
          <w:bCs/>
        </w:rPr>
        <w:t xml:space="preserve"> v t</w:t>
      </w:r>
      <w:r>
        <w:rPr>
          <w:rFonts w:asciiTheme="minorHAnsi" w:hAnsiTheme="minorHAnsi" w:cstheme="minorHAnsi"/>
          <w:bCs/>
        </w:rPr>
        <w:t>akšn</w:t>
      </w:r>
      <w:r w:rsidR="00820439" w:rsidRPr="00820439">
        <w:rPr>
          <w:rFonts w:asciiTheme="minorHAnsi" w:hAnsiTheme="minorHAnsi" w:cstheme="minorHAnsi"/>
          <w:bCs/>
        </w:rPr>
        <w:t>em postopku izbere novega dobavitelja, šteje ta pogodba za predčasno odpovedano, in sicer z odpovednim rokom, ki je enak času, ki je potreben z izvedbo prepisa zamenjave dobavitelja pri sistemskemu operaterju</w:t>
      </w:r>
      <w:commentRangeStart w:id="26"/>
      <w:commentRangeEnd w:id="26"/>
      <w:r w:rsidR="00820439" w:rsidRPr="00820439">
        <w:rPr>
          <w:rFonts w:asciiTheme="minorHAnsi" w:hAnsiTheme="minorHAnsi" w:cstheme="minorHAnsi"/>
          <w:bCs/>
        </w:rPr>
        <w:t xml:space="preserve">, o čemer bo </w:t>
      </w:r>
      <w:r>
        <w:rPr>
          <w:rFonts w:asciiTheme="minorHAnsi" w:hAnsiTheme="minorHAnsi" w:cstheme="minorHAnsi"/>
          <w:bCs/>
        </w:rPr>
        <w:t>kupec</w:t>
      </w:r>
      <w:r w:rsidR="00820439" w:rsidRPr="00820439">
        <w:rPr>
          <w:rFonts w:asciiTheme="minorHAnsi" w:hAnsiTheme="minorHAnsi" w:cstheme="minorHAnsi"/>
          <w:bCs/>
        </w:rPr>
        <w:t xml:space="preserve"> dobavitelja obvestil; v kolikor zamenjava dobavitelja ni potrebna, </w:t>
      </w:r>
      <w:r>
        <w:rPr>
          <w:rFonts w:asciiTheme="minorHAnsi" w:hAnsiTheme="minorHAnsi" w:cstheme="minorHAnsi"/>
          <w:bCs/>
        </w:rPr>
        <w:t xml:space="preserve">ker je novo naročilo oddano dobavitelju iz te pogodbe, </w:t>
      </w:r>
      <w:r w:rsidR="00820439" w:rsidRPr="00820439">
        <w:rPr>
          <w:rFonts w:asciiTheme="minorHAnsi" w:hAnsiTheme="minorHAnsi" w:cstheme="minorHAnsi"/>
          <w:bCs/>
        </w:rPr>
        <w:t xml:space="preserve">pa šteje </w:t>
      </w:r>
      <w:r>
        <w:rPr>
          <w:rFonts w:asciiTheme="minorHAnsi" w:hAnsiTheme="minorHAnsi" w:cstheme="minorHAnsi"/>
          <w:bCs/>
        </w:rPr>
        <w:t xml:space="preserve">ta </w:t>
      </w:r>
      <w:r w:rsidR="00820439" w:rsidRPr="00820439">
        <w:rPr>
          <w:rFonts w:asciiTheme="minorHAnsi" w:hAnsiTheme="minorHAnsi" w:cstheme="minorHAnsi"/>
          <w:bCs/>
        </w:rPr>
        <w:t>pogodba za odpovedano z dnem pravnomočnosti odločitve o uspešni oddaji naročila.</w:t>
      </w:r>
    </w:p>
    <w:p w14:paraId="5E27B06A" w14:textId="77777777" w:rsidR="00820439" w:rsidRPr="00820439" w:rsidRDefault="00820439" w:rsidP="00820439">
      <w:pPr>
        <w:rPr>
          <w:rFonts w:asciiTheme="minorHAnsi" w:hAnsiTheme="minorHAnsi" w:cstheme="minorHAnsi"/>
          <w:bCs/>
        </w:rPr>
      </w:pPr>
    </w:p>
    <w:p w14:paraId="78F88127" w14:textId="4672890B" w:rsidR="00820439" w:rsidRPr="008848B6" w:rsidRDefault="00820439" w:rsidP="0026296A">
      <w:pPr>
        <w:rPr>
          <w:rFonts w:asciiTheme="minorHAnsi" w:hAnsiTheme="minorHAnsi" w:cstheme="minorHAnsi"/>
          <w:bCs/>
        </w:rPr>
      </w:pPr>
      <w:r w:rsidRPr="00820439">
        <w:rPr>
          <w:rFonts w:asciiTheme="minorHAnsi" w:hAnsiTheme="minorHAnsi" w:cstheme="minorHAnsi"/>
          <w:bCs/>
        </w:rPr>
        <w:t xml:space="preserve">V primeru odpovedi pogodbe s strani </w:t>
      </w:r>
      <w:r w:rsidR="002505A4">
        <w:rPr>
          <w:rFonts w:asciiTheme="minorHAnsi" w:hAnsiTheme="minorHAnsi" w:cstheme="minorHAnsi"/>
          <w:bCs/>
        </w:rPr>
        <w:t>kupca</w:t>
      </w:r>
      <w:r w:rsidRPr="00820439">
        <w:rPr>
          <w:rFonts w:asciiTheme="minorHAnsi" w:hAnsiTheme="minorHAnsi" w:cstheme="minorHAnsi"/>
          <w:bCs/>
        </w:rPr>
        <w:t xml:space="preserve"> na podlagi tega člena </w:t>
      </w:r>
      <w:r w:rsidR="002505A4">
        <w:rPr>
          <w:rFonts w:asciiTheme="minorHAnsi" w:hAnsiTheme="minorHAnsi" w:cstheme="minorHAnsi"/>
          <w:bCs/>
        </w:rPr>
        <w:t xml:space="preserve">dobavitelj </w:t>
      </w:r>
      <w:r w:rsidRPr="00820439">
        <w:rPr>
          <w:rFonts w:asciiTheme="minorHAnsi" w:hAnsiTheme="minorHAnsi" w:cstheme="minorHAnsi"/>
          <w:bCs/>
        </w:rPr>
        <w:t xml:space="preserve">do </w:t>
      </w:r>
      <w:r w:rsidR="002505A4">
        <w:rPr>
          <w:rFonts w:asciiTheme="minorHAnsi" w:hAnsiTheme="minorHAnsi" w:cstheme="minorHAnsi"/>
          <w:bCs/>
        </w:rPr>
        <w:t>kupca</w:t>
      </w:r>
      <w:r w:rsidRPr="00820439">
        <w:rPr>
          <w:rFonts w:asciiTheme="minorHAnsi" w:hAnsiTheme="minorHAnsi" w:cstheme="minorHAnsi"/>
          <w:bCs/>
        </w:rPr>
        <w:t xml:space="preserve"> nima nobenih denarnih ali drugačnih zahtevkov. </w:t>
      </w:r>
    </w:p>
    <w:p w14:paraId="4278734E" w14:textId="1D6485BE" w:rsidR="0026296A" w:rsidRPr="00A35A1C" w:rsidRDefault="0026296A" w:rsidP="00A35A1C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</w:p>
    <w:p w14:paraId="508C98E9" w14:textId="094C51B0" w:rsidR="00317627" w:rsidRDefault="00317627" w:rsidP="0076632B">
      <w:pPr>
        <w:pStyle w:val="Naslov1"/>
        <w:rPr>
          <w:szCs w:val="24"/>
        </w:rPr>
      </w:pPr>
      <w:bookmarkStart w:id="27" w:name="_Toc102570427"/>
      <w:r w:rsidRPr="000654CB">
        <w:rPr>
          <w:szCs w:val="24"/>
        </w:rPr>
        <w:t>PROTIKORUPCIJSKA KLAVZULA</w:t>
      </w:r>
      <w:bookmarkEnd w:id="27"/>
    </w:p>
    <w:p w14:paraId="4FE673D3" w14:textId="77777777" w:rsidR="00E23266" w:rsidRPr="00E23266" w:rsidRDefault="00E23266" w:rsidP="00E23266"/>
    <w:p w14:paraId="584EEFEC" w14:textId="77777777" w:rsidR="00D206D1" w:rsidRPr="008E036E" w:rsidRDefault="00D206D1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19B6D3A5" w14:textId="16917964" w:rsidR="0047219D" w:rsidRPr="008E036E" w:rsidRDefault="0047219D" w:rsidP="00E87991">
      <w:pPr>
        <w:rPr>
          <w:rFonts w:cs="Arial"/>
        </w:rPr>
      </w:pPr>
      <w:r w:rsidRPr="008E036E">
        <w:rPr>
          <w:rFonts w:cs="Arial"/>
        </w:rPr>
        <w:t xml:space="preserve">Ta pogodba je nična, če kdo v imenu ali na račun druge pogodbene stranke, poslovodnemu osebju in/ali kateremukoli zaposlenemu pri </w:t>
      </w:r>
      <w:r w:rsidR="00C5109F">
        <w:rPr>
          <w:rFonts w:cs="Arial"/>
        </w:rPr>
        <w:t>kupc</w:t>
      </w:r>
      <w:r w:rsidR="00720A69">
        <w:rPr>
          <w:rFonts w:cs="Arial"/>
        </w:rPr>
        <w:t>u</w:t>
      </w:r>
      <w:r w:rsidRPr="008E036E">
        <w:rPr>
          <w:rFonts w:cs="Arial"/>
        </w:rPr>
        <w:t xml:space="preserve"> ali posredniku organa ali organizacije iz javnega sektorja obljubi, ponudi ali da kakšno nedovoljeno korist za:</w:t>
      </w:r>
    </w:p>
    <w:p w14:paraId="64A7F019" w14:textId="77777777" w:rsidR="0047219D" w:rsidRPr="00E87991" w:rsidRDefault="0047219D" w:rsidP="00E87991">
      <w:pPr>
        <w:pStyle w:val="Odstavekseznama"/>
        <w:numPr>
          <w:ilvl w:val="0"/>
          <w:numId w:val="23"/>
        </w:numPr>
        <w:rPr>
          <w:rFonts w:ascii="Arial" w:hAnsi="Arial" w:cs="Arial"/>
        </w:rPr>
      </w:pPr>
      <w:r w:rsidRPr="00E87991">
        <w:rPr>
          <w:rFonts w:ascii="Arial" w:hAnsi="Arial" w:cs="Arial"/>
        </w:rPr>
        <w:t>pridobitev posla ali</w:t>
      </w:r>
    </w:p>
    <w:p w14:paraId="59CC64E9" w14:textId="77777777" w:rsidR="0047219D" w:rsidRPr="00E87991" w:rsidRDefault="0047219D" w:rsidP="00E87991">
      <w:pPr>
        <w:pStyle w:val="Odstavekseznama"/>
        <w:numPr>
          <w:ilvl w:val="0"/>
          <w:numId w:val="23"/>
        </w:numPr>
        <w:rPr>
          <w:rFonts w:ascii="Arial" w:hAnsi="Arial" w:cs="Arial"/>
        </w:rPr>
      </w:pPr>
      <w:r w:rsidRPr="00E87991">
        <w:rPr>
          <w:rFonts w:ascii="Arial" w:hAnsi="Arial" w:cs="Arial"/>
        </w:rPr>
        <w:t>za sklenitev posla pod ugodnejšimi pogoji ali</w:t>
      </w:r>
    </w:p>
    <w:p w14:paraId="375B4C71" w14:textId="77777777" w:rsidR="0047219D" w:rsidRPr="00E87991" w:rsidRDefault="0047219D" w:rsidP="00E87991">
      <w:pPr>
        <w:pStyle w:val="Odstavekseznama"/>
        <w:numPr>
          <w:ilvl w:val="0"/>
          <w:numId w:val="23"/>
        </w:numPr>
        <w:rPr>
          <w:rFonts w:ascii="Arial" w:hAnsi="Arial" w:cs="Arial"/>
        </w:rPr>
      </w:pPr>
      <w:r w:rsidRPr="00E87991">
        <w:rPr>
          <w:rFonts w:ascii="Arial" w:hAnsi="Arial" w:cs="Arial"/>
        </w:rPr>
        <w:t>za opustitev dolžnega nadzora nad izvajanjem pogodbenih obveznosti ali</w:t>
      </w:r>
    </w:p>
    <w:p w14:paraId="34624FEA" w14:textId="7D140774" w:rsidR="000E3365" w:rsidRDefault="0047219D" w:rsidP="00C5109F">
      <w:pPr>
        <w:pStyle w:val="Odstavekseznama"/>
        <w:numPr>
          <w:ilvl w:val="0"/>
          <w:numId w:val="23"/>
        </w:numPr>
        <w:rPr>
          <w:rFonts w:ascii="Arial" w:hAnsi="Arial" w:cs="Arial"/>
        </w:rPr>
      </w:pPr>
      <w:r w:rsidRPr="00E87991">
        <w:rPr>
          <w:rFonts w:ascii="Arial" w:hAnsi="Arial" w:cs="Arial"/>
        </w:rPr>
        <w:t xml:space="preserve">za drugo ravnanje ali opustitev, s katerim je </w:t>
      </w:r>
      <w:r w:rsidR="00C5109F">
        <w:rPr>
          <w:rFonts w:ascii="Arial" w:hAnsi="Arial" w:cs="Arial"/>
        </w:rPr>
        <w:t xml:space="preserve">kupcu </w:t>
      </w:r>
      <w:r w:rsidRPr="00E87991">
        <w:rPr>
          <w:rFonts w:ascii="Arial" w:hAnsi="Arial" w:cs="Arial"/>
        </w:rPr>
        <w:t xml:space="preserve">povzročena škoda ali je omogočena pridobitev nedovoljene koristi poslovodnemu osebju in/ali kateremukoli zaposlenemu pri </w:t>
      </w:r>
      <w:r w:rsidR="00720A69">
        <w:rPr>
          <w:rFonts w:ascii="Arial" w:hAnsi="Arial" w:cs="Arial"/>
        </w:rPr>
        <w:t>n</w:t>
      </w:r>
      <w:r w:rsidRPr="00E87991">
        <w:rPr>
          <w:rFonts w:ascii="Arial" w:hAnsi="Arial" w:cs="Arial"/>
        </w:rPr>
        <w:t xml:space="preserve"> ali posredniku organa ali organizacije iz javnega sektorja, drugi pogodbeni stranki ali njegovemu predstavniku, zastopniku, posredniku.</w:t>
      </w:r>
    </w:p>
    <w:p w14:paraId="046ED91E" w14:textId="77777777" w:rsidR="00576770" w:rsidRPr="00C5109F" w:rsidRDefault="00576770" w:rsidP="00576770">
      <w:pPr>
        <w:pStyle w:val="Odstavekseznama"/>
        <w:ind w:left="360"/>
        <w:rPr>
          <w:rFonts w:ascii="Arial" w:hAnsi="Arial" w:cs="Arial"/>
        </w:rPr>
      </w:pPr>
    </w:p>
    <w:p w14:paraId="1192E6DC" w14:textId="72F5D95E" w:rsidR="00501297" w:rsidRDefault="00501297" w:rsidP="00501297">
      <w:pPr>
        <w:pStyle w:val="Naslov1"/>
        <w:rPr>
          <w:szCs w:val="24"/>
        </w:rPr>
      </w:pPr>
      <w:bookmarkStart w:id="28" w:name="_Toc102570428"/>
      <w:r w:rsidRPr="00FA42CD">
        <w:rPr>
          <w:szCs w:val="24"/>
        </w:rPr>
        <w:t>RAZVEZNI POGOJ</w:t>
      </w:r>
      <w:bookmarkEnd w:id="28"/>
    </w:p>
    <w:p w14:paraId="5CA0D2FF" w14:textId="77777777" w:rsidR="00E23266" w:rsidRPr="00E23266" w:rsidRDefault="00E23266" w:rsidP="00E23266"/>
    <w:p w14:paraId="49E4EAE3" w14:textId="77777777" w:rsidR="00501297" w:rsidRPr="00FA42CD" w:rsidRDefault="00501297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 xml:space="preserve"> člen</w:t>
      </w:r>
    </w:p>
    <w:p w14:paraId="5C62ED8E" w14:textId="77777777" w:rsidR="0016760E" w:rsidRPr="0016760E" w:rsidRDefault="0016760E" w:rsidP="0016760E">
      <w:pPr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>Ta pogodba je sklenjena pod razveznim pogojem, ki se uresniči v primeru izpolnitve ene od naslednjih okoliščin:</w:t>
      </w:r>
    </w:p>
    <w:p w14:paraId="0D7467BA" w14:textId="010A4DCD" w:rsidR="0016760E" w:rsidRPr="0016760E" w:rsidRDefault="0016760E" w:rsidP="00AF3594">
      <w:pPr>
        <w:numPr>
          <w:ilvl w:val="0"/>
          <w:numId w:val="2"/>
        </w:numPr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 xml:space="preserve">če bo </w:t>
      </w:r>
      <w:r w:rsidR="00720A69">
        <w:rPr>
          <w:rFonts w:asciiTheme="majorHAnsi" w:hAnsiTheme="majorHAnsi" w:cstheme="majorHAnsi"/>
        </w:rPr>
        <w:t>kupec</w:t>
      </w:r>
      <w:r w:rsidRPr="0016760E">
        <w:rPr>
          <w:rFonts w:asciiTheme="majorHAnsi" w:hAnsiTheme="majorHAnsi" w:cstheme="majorHAnsi"/>
        </w:rPr>
        <w:t xml:space="preserve"> seznanjen, da je sodišče s pravnomočno odločitvijo ugotovilo kršitev obveznosti delovne, </w:t>
      </w:r>
      <w:proofErr w:type="spellStart"/>
      <w:r w:rsidRPr="0016760E">
        <w:rPr>
          <w:rFonts w:asciiTheme="majorHAnsi" w:hAnsiTheme="majorHAnsi" w:cstheme="majorHAnsi"/>
        </w:rPr>
        <w:t>okoljske</w:t>
      </w:r>
      <w:proofErr w:type="spellEnd"/>
      <w:r w:rsidRPr="0016760E">
        <w:rPr>
          <w:rFonts w:asciiTheme="majorHAnsi" w:hAnsiTheme="majorHAnsi" w:cstheme="majorHAnsi"/>
        </w:rPr>
        <w:t xml:space="preserve"> ali socialne zakonodaje s strani </w:t>
      </w:r>
      <w:r w:rsidR="002B384A">
        <w:rPr>
          <w:rFonts w:asciiTheme="majorHAnsi" w:hAnsiTheme="majorHAnsi" w:cstheme="majorHAnsi"/>
        </w:rPr>
        <w:t>dobavitelja</w:t>
      </w:r>
      <w:r w:rsidRPr="0016760E">
        <w:rPr>
          <w:rFonts w:asciiTheme="majorHAnsi" w:hAnsiTheme="majorHAnsi" w:cstheme="majorHAnsi"/>
        </w:rPr>
        <w:t xml:space="preserve"> ali </w:t>
      </w:r>
      <w:r w:rsidR="009B21DF">
        <w:rPr>
          <w:rFonts w:asciiTheme="majorHAnsi" w:hAnsiTheme="majorHAnsi" w:cstheme="majorHAnsi"/>
        </w:rPr>
        <w:t xml:space="preserve">morebitnega </w:t>
      </w:r>
      <w:r w:rsidRPr="0016760E">
        <w:rPr>
          <w:rFonts w:asciiTheme="majorHAnsi" w:hAnsiTheme="majorHAnsi" w:cstheme="majorHAnsi"/>
        </w:rPr>
        <w:t xml:space="preserve">podizvajalca ali </w:t>
      </w:r>
    </w:p>
    <w:p w14:paraId="11FDBCD6" w14:textId="6AAF3F46" w:rsidR="0016760E" w:rsidRPr="0016760E" w:rsidRDefault="0016760E" w:rsidP="00AF3594">
      <w:pPr>
        <w:numPr>
          <w:ilvl w:val="0"/>
          <w:numId w:val="2"/>
        </w:numPr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 xml:space="preserve">če bo </w:t>
      </w:r>
      <w:r w:rsidR="00720A69">
        <w:rPr>
          <w:rFonts w:asciiTheme="majorHAnsi" w:hAnsiTheme="majorHAnsi" w:cstheme="majorHAnsi"/>
        </w:rPr>
        <w:t>kupec</w:t>
      </w:r>
      <w:r w:rsidRPr="0016760E">
        <w:rPr>
          <w:rFonts w:asciiTheme="majorHAnsi" w:hAnsiTheme="majorHAnsi" w:cstheme="majorHAnsi"/>
        </w:rPr>
        <w:t xml:space="preserve"> seznanjen, da je pristojni državni organ pri </w:t>
      </w:r>
      <w:r w:rsidR="000D02D0">
        <w:rPr>
          <w:rFonts w:asciiTheme="majorHAnsi" w:hAnsiTheme="majorHAnsi" w:cstheme="majorHAnsi"/>
        </w:rPr>
        <w:t>dobavitelju</w:t>
      </w:r>
      <w:r w:rsidRPr="0016760E">
        <w:rPr>
          <w:rFonts w:asciiTheme="majorHAnsi" w:hAnsiTheme="majorHAnsi" w:cstheme="majorHAnsi"/>
        </w:rPr>
        <w:t xml:space="preserve"> ali </w:t>
      </w:r>
      <w:r w:rsidR="009B21DF">
        <w:rPr>
          <w:rFonts w:asciiTheme="majorHAnsi" w:hAnsiTheme="majorHAnsi" w:cstheme="majorHAnsi"/>
        </w:rPr>
        <w:t xml:space="preserve">morebitnem </w:t>
      </w:r>
      <w:r w:rsidRPr="0016760E">
        <w:rPr>
          <w:rFonts w:asciiTheme="majorHAnsi" w:hAnsiTheme="majorHAnsi" w:cstheme="majorHAnsi"/>
        </w:rPr>
        <w:t>podizvajalcu v času izvajanja pogodbe ugotovil najmanj dve kršitvi v zvezi s:</w:t>
      </w:r>
    </w:p>
    <w:p w14:paraId="5BB66516" w14:textId="77777777" w:rsidR="0016760E" w:rsidRPr="0016760E" w:rsidRDefault="0016760E" w:rsidP="00AF3594">
      <w:pPr>
        <w:pStyle w:val="Odstavekseznama"/>
        <w:numPr>
          <w:ilvl w:val="0"/>
          <w:numId w:val="5"/>
        </w:numPr>
        <w:spacing w:line="240" w:lineRule="auto"/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 xml:space="preserve">plačilom za delo, </w:t>
      </w:r>
    </w:p>
    <w:p w14:paraId="38B863B3" w14:textId="77777777" w:rsidR="0016760E" w:rsidRPr="0016760E" w:rsidRDefault="0016760E" w:rsidP="00AF3594">
      <w:pPr>
        <w:pStyle w:val="Odstavekseznama"/>
        <w:numPr>
          <w:ilvl w:val="0"/>
          <w:numId w:val="5"/>
        </w:numPr>
        <w:spacing w:line="240" w:lineRule="auto"/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 xml:space="preserve">delovnim časom, </w:t>
      </w:r>
    </w:p>
    <w:p w14:paraId="788AB24E" w14:textId="77777777" w:rsidR="0016760E" w:rsidRPr="0016760E" w:rsidRDefault="0016760E" w:rsidP="00AF3594">
      <w:pPr>
        <w:pStyle w:val="Odstavekseznama"/>
        <w:numPr>
          <w:ilvl w:val="0"/>
          <w:numId w:val="5"/>
        </w:numPr>
        <w:spacing w:line="240" w:lineRule="auto"/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 xml:space="preserve">počitki, </w:t>
      </w:r>
    </w:p>
    <w:p w14:paraId="3E29A96D" w14:textId="77777777" w:rsidR="006A4324" w:rsidRDefault="0016760E" w:rsidP="00AF3594">
      <w:pPr>
        <w:pStyle w:val="Odstavekseznama"/>
        <w:numPr>
          <w:ilvl w:val="0"/>
          <w:numId w:val="6"/>
        </w:numPr>
        <w:spacing w:line="240" w:lineRule="auto"/>
        <w:rPr>
          <w:rFonts w:asciiTheme="majorHAnsi" w:hAnsiTheme="majorHAnsi" w:cstheme="majorBidi"/>
        </w:rPr>
      </w:pPr>
      <w:r w:rsidRPr="2BCA2F08">
        <w:rPr>
          <w:rFonts w:asciiTheme="majorHAnsi" w:hAnsiTheme="majorHAnsi" w:cstheme="majorBidi"/>
        </w:rPr>
        <w:lastRenderedPageBreak/>
        <w:t>opravljanjem dela na podlagi pogodb civilnega prava kljub obstoju elementov delovnega razmerja ali v zvezi z zaposlovanjem na črno in za kateri mu je bila s pravnomočno odločitvijo ali več pravnomočnimi odločitvami izrečena globa za prekršek</w:t>
      </w:r>
      <w:r w:rsidR="669E60EE" w:rsidRPr="2BCA2F08">
        <w:rPr>
          <w:rFonts w:asciiTheme="majorHAnsi" w:hAnsiTheme="majorHAnsi" w:cstheme="majorBidi"/>
        </w:rPr>
        <w:t xml:space="preserve">. </w:t>
      </w:r>
    </w:p>
    <w:p w14:paraId="4E8D06A6" w14:textId="77777777" w:rsidR="006A4324" w:rsidRDefault="006A4324" w:rsidP="006A4324">
      <w:pPr>
        <w:rPr>
          <w:rFonts w:asciiTheme="majorHAnsi" w:hAnsiTheme="majorHAnsi" w:cstheme="majorBidi"/>
        </w:rPr>
      </w:pPr>
    </w:p>
    <w:p w14:paraId="7B6ADB1B" w14:textId="44D406FD" w:rsidR="0016760E" w:rsidRPr="008848B6" w:rsidRDefault="0B8CDECF" w:rsidP="008848B6">
      <w:pPr>
        <w:rPr>
          <w:rFonts w:asciiTheme="majorHAnsi" w:hAnsiTheme="majorHAnsi" w:cstheme="majorBidi"/>
        </w:rPr>
      </w:pPr>
      <w:r w:rsidRPr="008848B6">
        <w:rPr>
          <w:rFonts w:asciiTheme="majorHAnsi" w:hAnsiTheme="majorHAnsi" w:cstheme="majorBidi"/>
        </w:rPr>
        <w:t xml:space="preserve">Razvezni pogoj se uresniči </w:t>
      </w:r>
      <w:r w:rsidR="0016760E" w:rsidRPr="008848B6">
        <w:rPr>
          <w:rFonts w:asciiTheme="majorHAnsi" w:hAnsiTheme="majorHAnsi" w:cstheme="majorBidi"/>
        </w:rPr>
        <w:t xml:space="preserve">pod pogojem, da je od seznanitve s kršitvijo in do izteka veljavnosti pogodbe še najmanj šest mesecev oziroma če </w:t>
      </w:r>
      <w:r w:rsidR="002B384A" w:rsidRPr="008848B6">
        <w:rPr>
          <w:rFonts w:asciiTheme="majorHAnsi" w:hAnsiTheme="majorHAnsi" w:cstheme="majorBidi"/>
        </w:rPr>
        <w:t xml:space="preserve">dobavitelj </w:t>
      </w:r>
      <w:r w:rsidR="0016760E" w:rsidRPr="008848B6">
        <w:rPr>
          <w:rFonts w:asciiTheme="majorHAnsi" w:hAnsiTheme="majorHAnsi" w:cstheme="majorBidi"/>
        </w:rPr>
        <w:t xml:space="preserve">nastopa s podizvajalcem pa tudi, če zaradi ugotovljene kršitve pri podizvajalcu </w:t>
      </w:r>
      <w:r w:rsidR="002B384A" w:rsidRPr="008848B6">
        <w:rPr>
          <w:rFonts w:asciiTheme="majorHAnsi" w:hAnsiTheme="majorHAnsi" w:cstheme="majorBidi"/>
        </w:rPr>
        <w:t>dobavitelj</w:t>
      </w:r>
      <w:r w:rsidR="0016760E" w:rsidRPr="008848B6">
        <w:rPr>
          <w:rFonts w:asciiTheme="majorHAnsi" w:hAnsiTheme="majorHAnsi" w:cstheme="majorBidi"/>
        </w:rPr>
        <w:t xml:space="preserve"> ne nadomesti ali zamenja tega podizvajalca, na način določen v skladu s 94. členom ZJN-3 in določili te pogodbe v roku 30 dni od seznanitve s kršitvijo.</w:t>
      </w:r>
      <w:r w:rsidR="006A4324">
        <w:rPr>
          <w:rFonts w:asciiTheme="majorHAnsi" w:hAnsiTheme="majorHAnsi" w:cstheme="majorBidi"/>
        </w:rPr>
        <w:t xml:space="preserve"> </w:t>
      </w:r>
    </w:p>
    <w:p w14:paraId="44F69B9A" w14:textId="77777777" w:rsidR="0016760E" w:rsidRPr="0016760E" w:rsidRDefault="0016760E" w:rsidP="0016760E">
      <w:pPr>
        <w:rPr>
          <w:rFonts w:asciiTheme="majorHAnsi" w:hAnsiTheme="majorHAnsi" w:cstheme="majorHAnsi"/>
        </w:rPr>
      </w:pPr>
    </w:p>
    <w:p w14:paraId="4798B912" w14:textId="45458D71" w:rsidR="0016760E" w:rsidRPr="0016760E" w:rsidRDefault="0016760E" w:rsidP="0016760E">
      <w:pPr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 xml:space="preserve">V primeru izpolnitve okoliščine in pogojev iz prejšnjega odstavka se šteje, da je pogodba razvezana z dnem sklenitve nove pogodbe o izvedbi javnega naročila za predmetno naročilo. O datumu sklenitve nove pogodbe bo </w:t>
      </w:r>
      <w:r w:rsidR="00720A69">
        <w:rPr>
          <w:rFonts w:asciiTheme="majorHAnsi" w:hAnsiTheme="majorHAnsi" w:cstheme="majorHAnsi"/>
        </w:rPr>
        <w:t>kupec</w:t>
      </w:r>
      <w:r w:rsidRPr="0016760E">
        <w:rPr>
          <w:rFonts w:asciiTheme="majorHAnsi" w:hAnsiTheme="majorHAnsi" w:cstheme="majorHAnsi"/>
        </w:rPr>
        <w:t xml:space="preserve"> obvestil </w:t>
      </w:r>
      <w:r w:rsidR="002B384A">
        <w:rPr>
          <w:rFonts w:asciiTheme="majorHAnsi" w:hAnsiTheme="majorHAnsi" w:cstheme="majorHAnsi"/>
        </w:rPr>
        <w:t>dobavitelja</w:t>
      </w:r>
      <w:r w:rsidRPr="0016760E">
        <w:rPr>
          <w:rFonts w:asciiTheme="majorHAnsi" w:hAnsiTheme="majorHAnsi" w:cstheme="majorHAnsi"/>
        </w:rPr>
        <w:t>.</w:t>
      </w:r>
    </w:p>
    <w:p w14:paraId="5F07D11E" w14:textId="77777777" w:rsidR="0016760E" w:rsidRDefault="0016760E" w:rsidP="0016760E">
      <w:pPr>
        <w:rPr>
          <w:rFonts w:asciiTheme="majorHAnsi" w:hAnsiTheme="majorHAnsi" w:cstheme="majorHAnsi"/>
        </w:rPr>
      </w:pPr>
    </w:p>
    <w:p w14:paraId="304A6DC0" w14:textId="5B167EF7" w:rsidR="0076632B" w:rsidRDefault="0016760E" w:rsidP="0016760E">
      <w:pPr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 xml:space="preserve">Če </w:t>
      </w:r>
      <w:r w:rsidR="00720A69">
        <w:rPr>
          <w:rFonts w:asciiTheme="majorHAnsi" w:hAnsiTheme="majorHAnsi" w:cstheme="majorHAnsi"/>
        </w:rPr>
        <w:t>kupec</w:t>
      </w:r>
      <w:r w:rsidR="002B384A">
        <w:rPr>
          <w:rFonts w:asciiTheme="majorHAnsi" w:hAnsiTheme="majorHAnsi" w:cstheme="majorHAnsi"/>
        </w:rPr>
        <w:t xml:space="preserve"> </w:t>
      </w:r>
      <w:r w:rsidRPr="0016760E">
        <w:rPr>
          <w:rFonts w:asciiTheme="majorHAnsi" w:hAnsiTheme="majorHAnsi" w:cstheme="majorHAnsi"/>
        </w:rPr>
        <w:t>v roku 30 dni od seznanitve s kršitvijo ne začne novega postopka javnega naročila, se šteje, da je pogodba razvezana trideseti dan od seznanitve s kršitvijo.</w:t>
      </w:r>
    </w:p>
    <w:p w14:paraId="1A4834AD" w14:textId="77777777" w:rsidR="000E3365" w:rsidRPr="0016760E" w:rsidRDefault="000E3365" w:rsidP="0016760E">
      <w:pPr>
        <w:rPr>
          <w:rFonts w:asciiTheme="majorHAnsi" w:hAnsiTheme="majorHAnsi" w:cstheme="majorHAnsi"/>
        </w:rPr>
      </w:pPr>
    </w:p>
    <w:p w14:paraId="69556472" w14:textId="77777777" w:rsidR="00317627" w:rsidRPr="008E036E" w:rsidRDefault="00317627" w:rsidP="00023E4D">
      <w:pPr>
        <w:pStyle w:val="Naslov1"/>
        <w:rPr>
          <w:szCs w:val="24"/>
        </w:rPr>
      </w:pPr>
      <w:bookmarkStart w:id="29" w:name="_Toc102570429"/>
      <w:r w:rsidRPr="008E036E">
        <w:rPr>
          <w:szCs w:val="24"/>
        </w:rPr>
        <w:t>PREHODNA IN KONČNA DOLOČILA</w:t>
      </w:r>
      <w:bookmarkEnd w:id="29"/>
    </w:p>
    <w:p w14:paraId="4A50EB25" w14:textId="75945C75" w:rsidR="00B94790" w:rsidRPr="008E036E" w:rsidRDefault="00B94790" w:rsidP="00D206D1"/>
    <w:p w14:paraId="3293E5A9" w14:textId="77777777" w:rsidR="00D206D1" w:rsidRPr="008E036E" w:rsidRDefault="00D206D1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51EE4FBE" w14:textId="607F5CCE" w:rsidR="00AE3EA3" w:rsidRDefault="00AE3EA3" w:rsidP="00AE3EA3">
      <w:pPr>
        <w:pStyle w:val="Naslov5"/>
        <w:ind w:left="0" w:firstLine="0"/>
        <w:rPr>
          <w:rFonts w:ascii="Arial" w:hAnsi="Arial" w:cs="Arial"/>
          <w:b w:val="0"/>
          <w:color w:val="auto"/>
          <w:sz w:val="22"/>
          <w:szCs w:val="22"/>
        </w:rPr>
      </w:pPr>
      <w:r w:rsidRPr="008E036E">
        <w:rPr>
          <w:rFonts w:ascii="Arial" w:hAnsi="Arial" w:cs="Arial"/>
          <w:b w:val="0"/>
          <w:color w:val="auto"/>
          <w:sz w:val="22"/>
          <w:szCs w:val="22"/>
        </w:rPr>
        <w:t>Za vse</w:t>
      </w:r>
      <w:r w:rsidR="00B94790">
        <w:rPr>
          <w:rFonts w:ascii="Arial" w:hAnsi="Arial" w:cs="Arial"/>
          <w:b w:val="0"/>
          <w:color w:val="auto"/>
          <w:sz w:val="22"/>
          <w:szCs w:val="22"/>
        </w:rPr>
        <w:t>,</w:t>
      </w:r>
      <w:r w:rsidRPr="008E036E">
        <w:rPr>
          <w:rFonts w:ascii="Arial" w:hAnsi="Arial" w:cs="Arial"/>
          <w:b w:val="0"/>
          <w:color w:val="auto"/>
          <w:sz w:val="22"/>
          <w:szCs w:val="22"/>
        </w:rPr>
        <w:t xml:space="preserve"> kar ni zajeto</w:t>
      </w:r>
      <w:r w:rsidR="00FE5404" w:rsidRPr="008E036E">
        <w:rPr>
          <w:rFonts w:ascii="Arial" w:hAnsi="Arial" w:cs="Arial"/>
          <w:b w:val="0"/>
          <w:color w:val="auto"/>
          <w:sz w:val="22"/>
          <w:szCs w:val="22"/>
        </w:rPr>
        <w:t xml:space="preserve"> s to pogodbo</w:t>
      </w:r>
      <w:r w:rsidR="00B94790">
        <w:rPr>
          <w:rFonts w:ascii="Arial" w:hAnsi="Arial" w:cs="Arial"/>
          <w:b w:val="0"/>
          <w:color w:val="auto"/>
          <w:sz w:val="22"/>
          <w:szCs w:val="22"/>
        </w:rPr>
        <w:t>,</w:t>
      </w:r>
      <w:r w:rsidR="00FE5404" w:rsidRPr="008E036E">
        <w:rPr>
          <w:rFonts w:ascii="Arial" w:hAnsi="Arial" w:cs="Arial"/>
          <w:b w:val="0"/>
          <w:color w:val="auto"/>
          <w:sz w:val="22"/>
          <w:szCs w:val="22"/>
        </w:rPr>
        <w:t xml:space="preserve"> veljajo določila o</w:t>
      </w:r>
      <w:r w:rsidRPr="008E036E">
        <w:rPr>
          <w:rFonts w:ascii="Arial" w:hAnsi="Arial" w:cs="Arial"/>
          <w:b w:val="0"/>
          <w:color w:val="auto"/>
          <w:sz w:val="22"/>
          <w:szCs w:val="22"/>
        </w:rPr>
        <w:t xml:space="preserve">bligacijskega zakonika, </w:t>
      </w:r>
      <w:r w:rsidR="00FE5404" w:rsidRPr="008E036E">
        <w:rPr>
          <w:rFonts w:ascii="Arial" w:hAnsi="Arial" w:cs="Arial"/>
          <w:b w:val="0"/>
          <w:color w:val="auto"/>
          <w:sz w:val="22"/>
          <w:szCs w:val="22"/>
        </w:rPr>
        <w:t>z</w:t>
      </w:r>
      <w:r w:rsidRPr="008E036E">
        <w:rPr>
          <w:rFonts w:ascii="Arial" w:hAnsi="Arial" w:cs="Arial"/>
          <w:b w:val="0"/>
          <w:color w:val="auto"/>
          <w:sz w:val="22"/>
          <w:szCs w:val="22"/>
        </w:rPr>
        <w:t>akona o blagovnih rezervah in drugih veljavnih predpisov.</w:t>
      </w:r>
    </w:p>
    <w:p w14:paraId="43D6B1D6" w14:textId="77777777" w:rsidR="00B14899" w:rsidRDefault="00B14899" w:rsidP="00B14899"/>
    <w:p w14:paraId="5FA764F4" w14:textId="77777777" w:rsidR="00AE3EA3" w:rsidRPr="008E036E" w:rsidRDefault="00AE3EA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19FC0E23" w14:textId="442DDA29" w:rsidR="00AE3EA3" w:rsidRPr="008E036E" w:rsidRDefault="00AE3EA3" w:rsidP="00AE3EA3">
      <w:pPr>
        <w:pStyle w:val="Telobesedila"/>
        <w:spacing w:after="0"/>
        <w:rPr>
          <w:rFonts w:cs="Arial"/>
        </w:rPr>
      </w:pPr>
      <w:r w:rsidRPr="008E036E">
        <w:rPr>
          <w:rFonts w:cs="Arial"/>
        </w:rPr>
        <w:t>Morebitne spore</w:t>
      </w:r>
      <w:r w:rsidR="0026296A">
        <w:rPr>
          <w:rFonts w:cs="Arial"/>
          <w:lang w:val="sl-SI"/>
        </w:rPr>
        <w:t xml:space="preserve">, ki bi nastali v zvezi z izvajanjem te pogodbe, </w:t>
      </w:r>
      <w:r w:rsidRPr="008E036E">
        <w:rPr>
          <w:rFonts w:cs="Arial"/>
        </w:rPr>
        <w:t>bosta pogodbeni stranki reševa</w:t>
      </w:r>
      <w:r w:rsidR="0026296A">
        <w:rPr>
          <w:rFonts w:cs="Arial"/>
        </w:rPr>
        <w:t>li sporazumno. V primeru, da do</w:t>
      </w:r>
      <w:r w:rsidR="0026296A">
        <w:rPr>
          <w:rFonts w:cs="Arial"/>
          <w:lang w:val="sl-SI"/>
        </w:rPr>
        <w:t xml:space="preserve"> </w:t>
      </w:r>
      <w:r w:rsidRPr="008E036E">
        <w:rPr>
          <w:rFonts w:cs="Arial"/>
        </w:rPr>
        <w:t>sporazuma ne bi prišlo, je za reševanje sporov po tej pogodbi pristojno sodišč</w:t>
      </w:r>
      <w:r w:rsidR="00FE5404" w:rsidRPr="008E036E">
        <w:rPr>
          <w:rFonts w:cs="Arial"/>
          <w:lang w:val="sl-SI"/>
        </w:rPr>
        <w:t>e</w:t>
      </w:r>
      <w:r w:rsidRPr="008E036E">
        <w:rPr>
          <w:rFonts w:cs="Arial"/>
        </w:rPr>
        <w:t xml:space="preserve"> v Ljubljani.</w:t>
      </w:r>
    </w:p>
    <w:p w14:paraId="17DBC151" w14:textId="77777777" w:rsidR="00AE3EA3" w:rsidRPr="008E036E" w:rsidRDefault="00AE3EA3" w:rsidP="00AE3EA3">
      <w:pPr>
        <w:rPr>
          <w:rFonts w:cs="Arial"/>
        </w:rPr>
      </w:pPr>
    </w:p>
    <w:p w14:paraId="0D0D5E2C" w14:textId="77777777" w:rsidR="00AE3EA3" w:rsidRPr="008E036E" w:rsidRDefault="00AE3EA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21E846A3" w14:textId="03F7A088" w:rsidR="00AE3EA3" w:rsidRPr="008E036E" w:rsidRDefault="00FE5404" w:rsidP="00AE3EA3">
      <w:pPr>
        <w:rPr>
          <w:rFonts w:cs="Arial"/>
        </w:rPr>
      </w:pPr>
      <w:r w:rsidRPr="008E036E">
        <w:rPr>
          <w:rFonts w:cs="Arial"/>
        </w:rPr>
        <w:t xml:space="preserve">Pogodba je podpisana </w:t>
      </w:r>
      <w:r w:rsidR="009B21DF">
        <w:rPr>
          <w:rFonts w:cs="Arial"/>
        </w:rPr>
        <w:t xml:space="preserve">v </w:t>
      </w:r>
      <w:r w:rsidR="0026296A">
        <w:rPr>
          <w:rFonts w:cs="Arial"/>
        </w:rPr>
        <w:t>štirih</w:t>
      </w:r>
      <w:r w:rsidR="009B21DF">
        <w:rPr>
          <w:rFonts w:cs="Arial"/>
        </w:rPr>
        <w:t xml:space="preserve"> (</w:t>
      </w:r>
      <w:r w:rsidR="0026296A">
        <w:rPr>
          <w:rFonts w:cs="Arial"/>
        </w:rPr>
        <w:t>4</w:t>
      </w:r>
      <w:r w:rsidR="009B21DF">
        <w:rPr>
          <w:rFonts w:cs="Arial"/>
        </w:rPr>
        <w:t>) originalnih izvodih</w:t>
      </w:r>
      <w:r w:rsidRPr="008E036E">
        <w:rPr>
          <w:rFonts w:cs="Arial"/>
        </w:rPr>
        <w:t xml:space="preserve">, </w:t>
      </w:r>
      <w:r w:rsidR="009B21DF">
        <w:rPr>
          <w:rFonts w:cs="Arial"/>
        </w:rPr>
        <w:t>tako da vsaka pogodbena stranka</w:t>
      </w:r>
      <w:r w:rsidRPr="008E036E">
        <w:rPr>
          <w:rFonts w:cs="Arial"/>
        </w:rPr>
        <w:t xml:space="preserve"> prejme po </w:t>
      </w:r>
      <w:r w:rsidR="0026296A">
        <w:rPr>
          <w:rFonts w:cs="Arial"/>
        </w:rPr>
        <w:t xml:space="preserve">dva </w:t>
      </w:r>
      <w:r w:rsidR="009B21DF">
        <w:rPr>
          <w:rFonts w:cs="Arial"/>
        </w:rPr>
        <w:t>(</w:t>
      </w:r>
      <w:r w:rsidR="0026296A">
        <w:rPr>
          <w:rFonts w:cs="Arial"/>
        </w:rPr>
        <w:t>2</w:t>
      </w:r>
      <w:r w:rsidR="009B21DF">
        <w:rPr>
          <w:rFonts w:cs="Arial"/>
        </w:rPr>
        <w:t>) originaln</w:t>
      </w:r>
      <w:r w:rsidR="0026296A">
        <w:rPr>
          <w:rFonts w:cs="Arial"/>
        </w:rPr>
        <w:t>a</w:t>
      </w:r>
      <w:r w:rsidR="009B21DF">
        <w:rPr>
          <w:rFonts w:cs="Arial"/>
        </w:rPr>
        <w:t xml:space="preserve"> izvod</w:t>
      </w:r>
      <w:r w:rsidR="0026296A">
        <w:rPr>
          <w:rFonts w:cs="Arial"/>
        </w:rPr>
        <w:t>a</w:t>
      </w:r>
      <w:r w:rsidR="00AE3EA3" w:rsidRPr="008E036E">
        <w:rPr>
          <w:rFonts w:cs="Arial"/>
        </w:rPr>
        <w:t>.</w:t>
      </w:r>
    </w:p>
    <w:p w14:paraId="1DC2FE7D" w14:textId="3F3DE725" w:rsidR="0076632B" w:rsidRPr="008E036E" w:rsidRDefault="0076632B" w:rsidP="006B1BD9">
      <w:pPr>
        <w:rPr>
          <w:rFonts w:cs="Arial"/>
          <w:b/>
          <w:bCs/>
        </w:rPr>
      </w:pPr>
    </w:p>
    <w:p w14:paraId="2AD5FF41" w14:textId="77777777" w:rsidR="00762580" w:rsidRPr="008E036E" w:rsidRDefault="00AE3EA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  <w:r w:rsidR="00762580" w:rsidRPr="18E4C6F2">
        <w:rPr>
          <w:rFonts w:asciiTheme="minorHAnsi" w:hAnsiTheme="minorHAnsi" w:cstheme="minorBidi"/>
          <w:b/>
          <w:bCs/>
        </w:rPr>
        <w:t xml:space="preserve"> </w:t>
      </w:r>
    </w:p>
    <w:p w14:paraId="61F65195" w14:textId="16E37BE3" w:rsidR="00696138" w:rsidRPr="00D622AE" w:rsidRDefault="00762580" w:rsidP="00696138">
      <w:pPr>
        <w:rPr>
          <w:rFonts w:cs="Arial"/>
        </w:rPr>
      </w:pPr>
      <w:r w:rsidRPr="008848B6">
        <w:rPr>
          <w:rFonts w:cs="Arial"/>
        </w:rPr>
        <w:t>Pogodba je sklenjena</w:t>
      </w:r>
      <w:r w:rsidR="009B21DF" w:rsidRPr="008848B6">
        <w:rPr>
          <w:rFonts w:cs="Arial"/>
        </w:rPr>
        <w:t xml:space="preserve"> </w:t>
      </w:r>
      <w:r w:rsidRPr="008848B6">
        <w:rPr>
          <w:rFonts w:cs="Arial"/>
        </w:rPr>
        <w:t>z dnem podpisa obeh pogodbenih strank.</w:t>
      </w:r>
      <w:r w:rsidR="00006B86" w:rsidRPr="00D622AE">
        <w:rPr>
          <w:rFonts w:cs="Arial"/>
        </w:rPr>
        <w:t xml:space="preserve"> </w:t>
      </w:r>
    </w:p>
    <w:p w14:paraId="2613E9C1" w14:textId="42BC4237" w:rsidR="00696138" w:rsidRDefault="00696138" w:rsidP="00696138">
      <w:pPr>
        <w:rPr>
          <w:rFonts w:cs="Arial"/>
        </w:rPr>
      </w:pPr>
    </w:p>
    <w:p w14:paraId="50F3C361" w14:textId="6B0CC047" w:rsidR="00526E26" w:rsidRDefault="00006B86" w:rsidP="00696138">
      <w:r w:rsidRPr="0050500E">
        <w:t>Pogodba velja do izpolnitve vseh obveznosti s strani pogodbenih strank.</w:t>
      </w:r>
    </w:p>
    <w:p w14:paraId="66FA0D14" w14:textId="77777777" w:rsidR="0076632B" w:rsidRPr="00696138" w:rsidRDefault="0076632B" w:rsidP="00696138">
      <w:pPr>
        <w:rPr>
          <w:rFonts w:ascii="Calibri" w:hAnsi="Calibri"/>
        </w:rPr>
      </w:pPr>
    </w:p>
    <w:tbl>
      <w:tblPr>
        <w:tblpPr w:leftFromText="141" w:rightFromText="141" w:vertAnchor="text" w:horzAnchor="margin" w:tblpY="266"/>
        <w:tblOverlap w:val="never"/>
        <w:tblW w:w="0" w:type="auto"/>
        <w:tblLook w:val="01E0" w:firstRow="1" w:lastRow="1" w:firstColumn="1" w:lastColumn="1" w:noHBand="0" w:noVBand="0"/>
      </w:tblPr>
      <w:tblGrid>
        <w:gridCol w:w="4368"/>
        <w:gridCol w:w="4702"/>
      </w:tblGrid>
      <w:tr w:rsidR="00762580" w:rsidRPr="008E036E" w14:paraId="0CA78047" w14:textId="77777777" w:rsidTr="00762580">
        <w:trPr>
          <w:trHeight w:val="1076"/>
        </w:trPr>
        <w:tc>
          <w:tcPr>
            <w:tcW w:w="4428" w:type="dxa"/>
          </w:tcPr>
          <w:p w14:paraId="3C3EC0B3" w14:textId="05373886" w:rsidR="00762580" w:rsidRPr="008E036E" w:rsidRDefault="002B384A" w:rsidP="0076258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DOBAVITELJ</w:t>
            </w:r>
          </w:p>
          <w:p w14:paraId="1037B8A3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</w:p>
          <w:p w14:paraId="323F4E0B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  <w:r w:rsidRPr="008E036E">
              <w:rPr>
                <w:rFonts w:cs="Arial"/>
              </w:rPr>
              <w:t>…………………………..</w:t>
            </w:r>
          </w:p>
          <w:p w14:paraId="1FD18A3F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  <w:r w:rsidRPr="008E036E">
              <w:rPr>
                <w:rFonts w:cs="Arial"/>
              </w:rPr>
              <w:t>direktor</w:t>
            </w:r>
          </w:p>
        </w:tc>
        <w:tc>
          <w:tcPr>
            <w:tcW w:w="4784" w:type="dxa"/>
          </w:tcPr>
          <w:p w14:paraId="78A3EE7D" w14:textId="50266E9A" w:rsidR="00762580" w:rsidRPr="008E036E" w:rsidRDefault="00720A69" w:rsidP="0076258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KUPEC</w:t>
            </w:r>
          </w:p>
          <w:p w14:paraId="687C6DE0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</w:p>
          <w:p w14:paraId="1D520427" w14:textId="2DF18CDE" w:rsidR="00762580" w:rsidRPr="002B384A" w:rsidRDefault="00115C50" w:rsidP="00762580">
            <w:pPr>
              <w:jc w:val="center"/>
              <w:rPr>
                <w:rFonts w:cs="Arial"/>
              </w:rPr>
            </w:pPr>
            <w:r w:rsidRPr="002B384A">
              <w:rPr>
                <w:rFonts w:cs="Arial"/>
              </w:rPr>
              <w:t>mag. Andrej KUŽNER</w:t>
            </w:r>
          </w:p>
          <w:p w14:paraId="517F4548" w14:textId="77777777" w:rsidR="00762580" w:rsidRPr="002B384A" w:rsidRDefault="00115C50" w:rsidP="00862FA8">
            <w:pPr>
              <w:jc w:val="center"/>
              <w:rPr>
                <w:rFonts w:cs="Arial"/>
              </w:rPr>
            </w:pPr>
            <w:r w:rsidRPr="002B384A">
              <w:rPr>
                <w:rFonts w:cs="Arial"/>
              </w:rPr>
              <w:t xml:space="preserve">v. d. </w:t>
            </w:r>
            <w:r w:rsidR="00762580" w:rsidRPr="002B384A">
              <w:rPr>
                <w:rFonts w:cs="Arial"/>
              </w:rPr>
              <w:t>direktor</w:t>
            </w:r>
            <w:r w:rsidRPr="002B384A">
              <w:rPr>
                <w:rFonts w:cs="Arial"/>
              </w:rPr>
              <w:t>ja</w:t>
            </w:r>
            <w:r w:rsidR="009B21DF" w:rsidRPr="002B384A">
              <w:rPr>
                <w:rFonts w:cs="Arial"/>
              </w:rPr>
              <w:t xml:space="preserve"> </w:t>
            </w:r>
          </w:p>
          <w:p w14:paraId="54776AE9" w14:textId="432DD719" w:rsidR="009B21DF" w:rsidRPr="009B21DF" w:rsidRDefault="009B21DF" w:rsidP="00862FA8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4A60C5" w:rsidRPr="008E036E" w14:paraId="20433DEF" w14:textId="77777777" w:rsidTr="00762580">
        <w:trPr>
          <w:trHeight w:val="1076"/>
        </w:trPr>
        <w:tc>
          <w:tcPr>
            <w:tcW w:w="4428" w:type="dxa"/>
          </w:tcPr>
          <w:p w14:paraId="713D1AAC" w14:textId="77777777" w:rsidR="004A60C5" w:rsidRPr="008E036E" w:rsidRDefault="004A60C5" w:rsidP="00762580">
            <w:pPr>
              <w:jc w:val="center"/>
              <w:rPr>
                <w:rFonts w:cs="Arial"/>
              </w:rPr>
            </w:pPr>
          </w:p>
        </w:tc>
        <w:tc>
          <w:tcPr>
            <w:tcW w:w="4784" w:type="dxa"/>
          </w:tcPr>
          <w:p w14:paraId="50351A6A" w14:textId="77777777" w:rsidR="004A60C5" w:rsidRPr="008E036E" w:rsidRDefault="004A60C5" w:rsidP="00762580">
            <w:pPr>
              <w:jc w:val="center"/>
              <w:rPr>
                <w:rFonts w:cs="Arial"/>
              </w:rPr>
            </w:pPr>
          </w:p>
        </w:tc>
      </w:tr>
      <w:tr w:rsidR="00762580" w:rsidRPr="008E036E" w14:paraId="1C7AE934" w14:textId="77777777" w:rsidTr="00762580">
        <w:tc>
          <w:tcPr>
            <w:tcW w:w="4428" w:type="dxa"/>
          </w:tcPr>
          <w:p w14:paraId="5B2F9378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</w:p>
          <w:p w14:paraId="58E6DD4E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</w:p>
          <w:p w14:paraId="7D3BEE8F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</w:p>
          <w:p w14:paraId="547283F1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  <w:r w:rsidRPr="008E036E">
              <w:rPr>
                <w:rFonts w:cs="Arial"/>
              </w:rPr>
              <w:t>………………………….</w:t>
            </w:r>
          </w:p>
          <w:p w14:paraId="3B88899E" w14:textId="77777777" w:rsidR="00702A9C" w:rsidRDefault="00702A9C" w:rsidP="00762580">
            <w:pPr>
              <w:jc w:val="left"/>
              <w:rPr>
                <w:rFonts w:cs="Arial"/>
              </w:rPr>
            </w:pPr>
          </w:p>
          <w:p w14:paraId="7F4F12CD" w14:textId="77777777" w:rsidR="002B384A" w:rsidRDefault="002B384A" w:rsidP="00762580">
            <w:pPr>
              <w:jc w:val="left"/>
              <w:rPr>
                <w:rFonts w:cs="Arial"/>
              </w:rPr>
            </w:pPr>
          </w:p>
          <w:p w14:paraId="07B84F04" w14:textId="148CF992" w:rsidR="00762580" w:rsidRPr="008E036E" w:rsidRDefault="00762580" w:rsidP="00762580">
            <w:pPr>
              <w:jc w:val="left"/>
              <w:rPr>
                <w:rFonts w:cs="Arial"/>
              </w:rPr>
            </w:pPr>
            <w:r w:rsidRPr="008E036E">
              <w:rPr>
                <w:rFonts w:cs="Arial"/>
              </w:rPr>
              <w:lastRenderedPageBreak/>
              <w:t>Številka pogodbe:</w:t>
            </w:r>
            <w:r w:rsidR="00F74F84">
              <w:rPr>
                <w:rFonts w:cs="Arial"/>
              </w:rPr>
              <w:t xml:space="preserve"> _______________</w:t>
            </w:r>
          </w:p>
          <w:p w14:paraId="5DA7E237" w14:textId="77777777" w:rsidR="00762580" w:rsidRPr="008E036E" w:rsidRDefault="00762580" w:rsidP="00762580">
            <w:pPr>
              <w:rPr>
                <w:rFonts w:cs="Arial"/>
              </w:rPr>
            </w:pPr>
            <w:r w:rsidRPr="008E036E">
              <w:rPr>
                <w:rFonts w:cs="Arial"/>
              </w:rPr>
              <w:t>Datum:</w:t>
            </w:r>
            <w:r w:rsidR="00F74F84">
              <w:rPr>
                <w:rFonts w:cs="Arial"/>
              </w:rPr>
              <w:t xml:space="preserve"> _____________</w:t>
            </w:r>
          </w:p>
        </w:tc>
        <w:tc>
          <w:tcPr>
            <w:tcW w:w="4784" w:type="dxa"/>
          </w:tcPr>
          <w:p w14:paraId="69E2BB2B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</w:p>
          <w:p w14:paraId="57C0D796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</w:p>
          <w:p w14:paraId="24D5F43C" w14:textId="77777777" w:rsidR="00762580" w:rsidRPr="008E036E" w:rsidRDefault="00762580" w:rsidP="00762580">
            <w:pPr>
              <w:jc w:val="center"/>
              <w:rPr>
                <w:rFonts w:cs="Arial"/>
              </w:rPr>
            </w:pPr>
            <w:r w:rsidRPr="008E036E">
              <w:rPr>
                <w:rFonts w:cs="Arial"/>
              </w:rPr>
              <w:t xml:space="preserve">    ZAVOD REPUBLIKE SLOVENIJE ZA BLAGOVNE REZERVE</w:t>
            </w:r>
          </w:p>
          <w:p w14:paraId="0D142F6F" w14:textId="77777777" w:rsidR="00702A9C" w:rsidRDefault="00702A9C" w:rsidP="00762580">
            <w:pPr>
              <w:jc w:val="left"/>
              <w:rPr>
                <w:rFonts w:cs="Arial"/>
              </w:rPr>
            </w:pPr>
          </w:p>
          <w:p w14:paraId="3A1C63B8" w14:textId="77777777" w:rsidR="002B384A" w:rsidRDefault="002B384A" w:rsidP="00762580">
            <w:pPr>
              <w:jc w:val="left"/>
              <w:rPr>
                <w:rFonts w:cs="Arial"/>
              </w:rPr>
            </w:pPr>
          </w:p>
          <w:p w14:paraId="6763107F" w14:textId="37BBC90A" w:rsidR="00762580" w:rsidRPr="008E036E" w:rsidRDefault="00762580" w:rsidP="00762580">
            <w:pPr>
              <w:jc w:val="left"/>
              <w:rPr>
                <w:rFonts w:cs="Arial"/>
              </w:rPr>
            </w:pPr>
            <w:r w:rsidRPr="008E036E">
              <w:rPr>
                <w:rFonts w:cs="Arial"/>
              </w:rPr>
              <w:lastRenderedPageBreak/>
              <w:t>Številka pogodbe:</w:t>
            </w:r>
            <w:r w:rsidR="00F74F84">
              <w:rPr>
                <w:rFonts w:cs="Arial"/>
              </w:rPr>
              <w:t xml:space="preserve"> ________________</w:t>
            </w:r>
          </w:p>
          <w:p w14:paraId="21A9FCAD" w14:textId="77777777" w:rsidR="00762580" w:rsidRPr="008E036E" w:rsidRDefault="00762580" w:rsidP="00762580">
            <w:pPr>
              <w:rPr>
                <w:rFonts w:cs="Arial"/>
              </w:rPr>
            </w:pPr>
            <w:r w:rsidRPr="008E036E">
              <w:rPr>
                <w:rFonts w:cs="Arial"/>
              </w:rPr>
              <w:t>Datum:</w:t>
            </w:r>
            <w:r w:rsidR="00F74F84">
              <w:rPr>
                <w:rFonts w:cs="Arial"/>
              </w:rPr>
              <w:t xml:space="preserve"> ___________</w:t>
            </w:r>
          </w:p>
        </w:tc>
      </w:tr>
    </w:tbl>
    <w:p w14:paraId="4475AD14" w14:textId="77777777" w:rsidR="00BC2412" w:rsidRPr="008E036E" w:rsidRDefault="00BC2412" w:rsidP="00526E26"/>
    <w:sectPr w:rsidR="00BC2412" w:rsidRPr="008E036E" w:rsidSect="00800DA1">
      <w:headerReference w:type="default" r:id="rId15"/>
      <w:head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144C6" w16cex:dateUtc="2022-04-25T14:03:00Z"/>
  <w16cex:commentExtensible w16cex:durableId="261112D8" w16cex:dateUtc="2022-04-25T10:30:00Z"/>
  <w16cex:commentExtensible w16cex:durableId="26114543" w16cex:dateUtc="2022-04-25T14:05:00Z"/>
  <w16cex:commentExtensible w16cex:durableId="26124894" w16cex:dateUtc="2022-04-26T08:31:00Z"/>
  <w16cex:commentExtensible w16cex:durableId="26112A3A" w16cex:dateUtc="2022-04-25T12:10:00Z"/>
  <w16cex:commentExtensible w16cex:durableId="2611457B" w16cex:dateUtc="2022-04-25T14:06:00Z"/>
  <w16cex:commentExtensible w16cex:durableId="260BA1E8" w16cex:dateUtc="2022-04-21T07:27:00Z"/>
  <w16cex:commentExtensible w16cex:durableId="26112B58" w16cex:dateUtc="2022-04-25T12:14:00Z"/>
  <w16cex:commentExtensible w16cex:durableId="26124F97" w16cex:dateUtc="2022-04-26T09:01:00Z"/>
  <w16cex:commentExtensible w16cex:durableId="26112CF4" w16cex:dateUtc="2022-04-25T12:21:00Z"/>
  <w16cex:commentExtensible w16cex:durableId="26112D89" w16cex:dateUtc="2022-04-25T12:24:00Z"/>
  <w16cex:commentExtensible w16cex:durableId="26112D34" w16cex:dateUtc="2022-04-25T12:22:00Z"/>
  <w16cex:commentExtensible w16cex:durableId="2611459A" w16cex:dateUtc="2022-04-25T14:06:00Z"/>
  <w16cex:commentExtensible w16cex:durableId="26112DE9" w16cex:dateUtc="2022-04-25T12:25:00Z"/>
  <w16cex:commentExtensible w16cex:durableId="261145C0" w16cex:dateUtc="2022-04-25T14:07:00Z"/>
  <w16cex:commentExtensible w16cex:durableId="261248CF" w16cex:dateUtc="2022-04-26T08:32:00Z"/>
  <w16cex:commentExtensible w16cex:durableId="26112E85" w16cex:dateUtc="2022-04-25T12:28:00Z"/>
  <w16cex:commentExtensible w16cex:durableId="26114624" w16cex:dateUtc="2022-04-25T14:09:00Z"/>
  <w16cex:commentExtensible w16cex:durableId="2611302F" w16cex:dateUtc="2022-04-25T12:35:00Z"/>
  <w16cex:commentExtensible w16cex:durableId="26114653" w16cex:dateUtc="2022-04-25T14:09:00Z"/>
  <w16cex:commentExtensible w16cex:durableId="261248FD" w16cex:dateUtc="2022-04-26T08:33:00Z"/>
  <w16cex:commentExtensible w16cex:durableId="26114724" w16cex:dateUtc="2022-04-25T14:13:00Z"/>
  <w16cex:commentExtensible w16cex:durableId="2612490B" w16cex:dateUtc="2022-04-26T08:33:00Z"/>
  <w16cex:commentExtensible w16cex:durableId="261CE736" w16cex:dateUtc="2022-05-04T09:51:00Z"/>
  <w16cex:commentExtensible w16cex:durableId="26113133" w16cex:dateUtc="2022-04-25T12:39:00Z"/>
  <w16cex:commentExtensible w16cex:durableId="2611498F" w16cex:dateUtc="2022-04-25T14:23:00Z"/>
  <w16cex:commentExtensible w16cex:durableId="261131B1" w16cex:dateUtc="2022-04-25T12:41:00Z"/>
  <w16cex:commentExtensible w16cex:durableId="2611319B" w16cex:dateUtc="2022-04-25T12:41:00Z"/>
  <w16cex:commentExtensible w16cex:durableId="260A9B5B" w16cex:dateUtc="2022-04-20T12:46:00Z"/>
  <w16cex:commentExtensible w16cex:durableId="261132AB" w16cex:dateUtc="2022-04-25T12:46:00Z"/>
  <w16cex:commentExtensible w16cex:durableId="26114913" w16cex:dateUtc="2022-04-25T14:21:00Z"/>
  <w16cex:commentExtensible w16cex:durableId="26113401" w16cex:dateUtc="2022-04-25T12:51:00Z"/>
  <w16cex:commentExtensible w16cex:durableId="26114781" w16cex:dateUtc="2022-04-25T14:14:00Z"/>
  <w16cex:commentExtensible w16cex:durableId="2612496E" w16cex:dateUtc="2022-04-26T08:35:00Z"/>
  <w16cex:commentExtensible w16cex:durableId="261CD84A" w16cex:dateUtc="2022-05-04T08:47:00Z"/>
  <w16cex:commentExtensible w16cex:durableId="261147D5" w16cex:dateUtc="2022-04-25T14:16:00Z"/>
  <w16cex:commentExtensible w16cex:durableId="2612499E" w16cex:dateUtc="2022-04-26T08:3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D9989" w14:textId="77777777" w:rsidR="00D47B0F" w:rsidRDefault="00D47B0F">
      <w:r>
        <w:separator/>
      </w:r>
    </w:p>
  </w:endnote>
  <w:endnote w:type="continuationSeparator" w:id="0">
    <w:p w14:paraId="0882B7AA" w14:textId="77777777" w:rsidR="00D47B0F" w:rsidRDefault="00D47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1B4D0" w14:textId="0E944411" w:rsidR="00D47B0F" w:rsidRPr="00526E26" w:rsidRDefault="00D47B0F" w:rsidP="00346BC8">
    <w:pPr>
      <w:pStyle w:val="Noga"/>
      <w:pBdr>
        <w:top w:val="single" w:sz="4" w:space="1" w:color="auto"/>
      </w:pBdr>
      <w:jc w:val="center"/>
      <w:rPr>
        <w:rFonts w:cs="Arial"/>
      </w:rPr>
    </w:pP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PAGE </w:instrText>
    </w:r>
    <w:r w:rsidRPr="00526E26">
      <w:rPr>
        <w:rStyle w:val="tevilkastrani"/>
      </w:rPr>
      <w:fldChar w:fldCharType="separate"/>
    </w:r>
    <w:r>
      <w:rPr>
        <w:rStyle w:val="tevilkastrani"/>
        <w:noProof/>
      </w:rPr>
      <w:t>12</w:t>
    </w:r>
    <w:r w:rsidRPr="00526E26">
      <w:rPr>
        <w:rStyle w:val="tevilkastrani"/>
      </w:rPr>
      <w:fldChar w:fldCharType="end"/>
    </w:r>
    <w:r w:rsidRPr="00526E26">
      <w:rPr>
        <w:rStyle w:val="tevilkastrani"/>
      </w:rPr>
      <w:t xml:space="preserve"> / </w:t>
    </w: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NUMPAGES </w:instrText>
    </w:r>
    <w:r w:rsidRPr="00526E26">
      <w:rPr>
        <w:rStyle w:val="tevilkastrani"/>
      </w:rPr>
      <w:fldChar w:fldCharType="separate"/>
    </w:r>
    <w:r>
      <w:rPr>
        <w:rStyle w:val="tevilkastrani"/>
        <w:noProof/>
      </w:rPr>
      <w:t>12</w:t>
    </w:r>
    <w:r w:rsidRPr="00526E26">
      <w:rPr>
        <w:rStyle w:val="tevilkastrani"/>
      </w:rPr>
      <w:fldChar w:fldCharType="end"/>
    </w:r>
  </w:p>
  <w:p w14:paraId="120C4E94" w14:textId="77777777" w:rsidR="00D47B0F" w:rsidRDefault="00D47B0F"/>
  <w:p w14:paraId="42AFC42D" w14:textId="77777777" w:rsidR="00D47B0F" w:rsidRPr="00FC6CF0" w:rsidRDefault="00D47B0F" w:rsidP="00001218">
    <w:pPr>
      <w:pStyle w:val="Glava"/>
      <w:rPr>
        <w:rFonts w:cs="Arial"/>
        <w:sz w:val="2"/>
        <w:szCs w:val="2"/>
      </w:rPr>
    </w:pPr>
  </w:p>
  <w:p w14:paraId="271CA723" w14:textId="77777777" w:rsidR="00D47B0F" w:rsidRPr="00FC6CF0" w:rsidRDefault="00D47B0F">
    <w:pPr>
      <w:pStyle w:val="Glava"/>
      <w:rPr>
        <w:rFonts w:cs="Arial"/>
        <w:sz w:val="2"/>
        <w:szCs w:val="2"/>
      </w:rPr>
    </w:pPr>
  </w:p>
  <w:p w14:paraId="75FBE423" w14:textId="77777777" w:rsidR="00D47B0F" w:rsidRPr="00FC6CF0" w:rsidRDefault="00D47B0F" w:rsidP="00800DA1">
    <w:pPr>
      <w:pStyle w:val="Noga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A7518" w14:textId="7C21B717" w:rsidR="00D47B0F" w:rsidRPr="00526E26" w:rsidRDefault="00D47B0F" w:rsidP="00346BC8">
    <w:pPr>
      <w:pStyle w:val="Noga"/>
      <w:pBdr>
        <w:top w:val="single" w:sz="4" w:space="1" w:color="auto"/>
      </w:pBdr>
      <w:jc w:val="center"/>
      <w:rPr>
        <w:rFonts w:cs="Arial"/>
      </w:rPr>
    </w:pP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PAGE </w:instrText>
    </w:r>
    <w:r w:rsidRPr="00526E26">
      <w:rPr>
        <w:rStyle w:val="tevilkastrani"/>
      </w:rPr>
      <w:fldChar w:fldCharType="separate"/>
    </w:r>
    <w:r>
      <w:rPr>
        <w:rStyle w:val="tevilkastrani"/>
        <w:noProof/>
      </w:rPr>
      <w:t>1</w:t>
    </w:r>
    <w:r w:rsidRPr="00526E26">
      <w:rPr>
        <w:rStyle w:val="tevilkastrani"/>
      </w:rPr>
      <w:fldChar w:fldCharType="end"/>
    </w:r>
    <w:r w:rsidRPr="00526E26">
      <w:rPr>
        <w:rStyle w:val="tevilkastrani"/>
      </w:rPr>
      <w:t xml:space="preserve"> / </w:t>
    </w: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NUMPAGES </w:instrText>
    </w:r>
    <w:r w:rsidRPr="00526E26">
      <w:rPr>
        <w:rStyle w:val="tevilkastrani"/>
      </w:rPr>
      <w:fldChar w:fldCharType="separate"/>
    </w:r>
    <w:r>
      <w:rPr>
        <w:rStyle w:val="tevilkastrani"/>
        <w:noProof/>
      </w:rPr>
      <w:t>12</w:t>
    </w:r>
    <w:r w:rsidRPr="00526E26">
      <w:rPr>
        <w:rStyle w:val="tevilkastrani"/>
      </w:rPr>
      <w:fldChar w:fldCharType="end"/>
    </w:r>
  </w:p>
  <w:p w14:paraId="3254BC2F" w14:textId="77777777" w:rsidR="00D47B0F" w:rsidRDefault="00D47B0F" w:rsidP="00346B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A41EF" w14:textId="77777777" w:rsidR="00D47B0F" w:rsidRDefault="00D47B0F">
      <w:r>
        <w:separator/>
      </w:r>
    </w:p>
  </w:footnote>
  <w:footnote w:type="continuationSeparator" w:id="0">
    <w:p w14:paraId="7E17E498" w14:textId="77777777" w:rsidR="00D47B0F" w:rsidRDefault="00D47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D47B0F" w14:paraId="5CC6E426" w14:textId="77777777" w:rsidTr="5E0483A1">
      <w:tc>
        <w:tcPr>
          <w:tcW w:w="3020" w:type="dxa"/>
        </w:tcPr>
        <w:p w14:paraId="45AB995D" w14:textId="3A4C7446" w:rsidR="00D47B0F" w:rsidRDefault="00D47B0F" w:rsidP="5E0483A1">
          <w:pPr>
            <w:ind w:left="-115"/>
            <w:jc w:val="left"/>
          </w:pPr>
        </w:p>
      </w:tc>
      <w:tc>
        <w:tcPr>
          <w:tcW w:w="3020" w:type="dxa"/>
        </w:tcPr>
        <w:p w14:paraId="60FCF5F0" w14:textId="4358A703" w:rsidR="00D47B0F" w:rsidRDefault="00D47B0F" w:rsidP="5E0483A1">
          <w:pPr>
            <w:jc w:val="center"/>
          </w:pPr>
        </w:p>
      </w:tc>
      <w:tc>
        <w:tcPr>
          <w:tcW w:w="3020" w:type="dxa"/>
        </w:tcPr>
        <w:p w14:paraId="3224084F" w14:textId="2B10909E" w:rsidR="00D47B0F" w:rsidRDefault="00D47B0F" w:rsidP="5E0483A1">
          <w:pPr>
            <w:ind w:right="-115"/>
            <w:jc w:val="right"/>
          </w:pPr>
        </w:p>
      </w:tc>
    </w:tr>
  </w:tbl>
  <w:p w14:paraId="569B07A7" w14:textId="181B7AC1" w:rsidR="00D47B0F" w:rsidRDefault="00D47B0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D47B0F" w:rsidRPr="00A1445A" w14:paraId="30210657" w14:textId="77777777" w:rsidTr="00D80C2B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7FDC43A" w14:textId="77777777" w:rsidR="00D47B0F" w:rsidRPr="00A04B00" w:rsidRDefault="00D47B0F" w:rsidP="0032212C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5C4B492" w14:textId="77777777" w:rsidR="00D47B0F" w:rsidRPr="00A04B00" w:rsidRDefault="00D47B0F" w:rsidP="0032212C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651E9592" w14:textId="77777777" w:rsidR="00D47B0F" w:rsidRPr="00A04B00" w:rsidRDefault="00D47B0F" w:rsidP="0032212C">
          <w:pPr>
            <w:ind w:right="6"/>
            <w:rPr>
              <w:rFonts w:cs="Arial"/>
              <w:color w:val="000000"/>
              <w:spacing w:val="-2"/>
            </w:rPr>
          </w:pPr>
        </w:p>
        <w:p w14:paraId="4CB553E0" w14:textId="77777777" w:rsidR="00D47B0F" w:rsidRPr="00C0552D" w:rsidRDefault="00D47B0F" w:rsidP="0032212C">
          <w:pPr>
            <w:ind w:right="6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7C3AB24E" w14:textId="77777777" w:rsidR="00D47B0F" w:rsidRPr="00C0552D" w:rsidRDefault="00D47B0F" w:rsidP="0032212C">
          <w:pPr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69E314A" w14:textId="77777777" w:rsidR="00D47B0F" w:rsidRPr="00A1445A" w:rsidRDefault="00D47B0F" w:rsidP="0032212C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857A406" wp14:editId="353C6E05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B98E3A" w14:textId="77777777" w:rsidR="00D47B0F" w:rsidRDefault="00D47B0F" w:rsidP="0032212C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35FCC3D" w14:textId="77777777" w:rsidR="00D47B0F" w:rsidRPr="00A1445A" w:rsidRDefault="00D47B0F" w:rsidP="0032212C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6604B55C" w14:textId="77777777" w:rsidR="00D47B0F" w:rsidRPr="00A1445A" w:rsidRDefault="00D47B0F" w:rsidP="0032212C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D47B0F" w:rsidRPr="00B90F59" w14:paraId="4A624AA0" w14:textId="77777777" w:rsidTr="00D80C2B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01A13462" w:rsidR="00D47B0F" w:rsidRPr="00B90F59" w:rsidRDefault="00D47B0F" w:rsidP="001D7000">
          <w:pPr>
            <w:ind w:right="6"/>
            <w:rPr>
              <w:rFonts w:cs="Arial"/>
              <w:color w:val="000000"/>
              <w:sz w:val="16"/>
              <w:szCs w:val="16"/>
            </w:rPr>
          </w:pPr>
          <w:r w:rsidRPr="0039361A">
            <w:rPr>
              <w:rFonts w:cs="Arial"/>
              <w:color w:val="000000"/>
              <w:sz w:val="16"/>
              <w:szCs w:val="16"/>
            </w:rPr>
            <w:t>OMEJENI POSTOPEK Z VZPOSTAVITVIJO DNS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47341341" w14:textId="2E94F152" w:rsidR="00D47B0F" w:rsidRPr="00B90F59" w:rsidRDefault="00D47B0F" w:rsidP="0032212C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40BA434" w14:textId="54484ECD" w:rsidR="00D47B0F" w:rsidRPr="00B90F59" w:rsidRDefault="00D47B0F" w:rsidP="001709D3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cs="Arial"/>
              <w:color w:val="000000"/>
              <w:sz w:val="16"/>
              <w:szCs w:val="16"/>
            </w:rPr>
          </w:pPr>
          <w:r w:rsidRPr="00B90F59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7</w:t>
          </w:r>
        </w:p>
      </w:tc>
    </w:tr>
  </w:tbl>
  <w:p w14:paraId="42EF2083" w14:textId="77777777" w:rsidR="00D47B0F" w:rsidRPr="00346BC8" w:rsidRDefault="00D47B0F" w:rsidP="00346BC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D47B0F" w14:paraId="02C3905B" w14:textId="77777777" w:rsidTr="5E0483A1">
      <w:tc>
        <w:tcPr>
          <w:tcW w:w="3020" w:type="dxa"/>
        </w:tcPr>
        <w:p w14:paraId="510A36C9" w14:textId="6E42B07B" w:rsidR="00D47B0F" w:rsidRDefault="00D47B0F" w:rsidP="5E0483A1">
          <w:pPr>
            <w:ind w:left="-115"/>
            <w:jc w:val="left"/>
          </w:pPr>
        </w:p>
      </w:tc>
      <w:tc>
        <w:tcPr>
          <w:tcW w:w="3020" w:type="dxa"/>
        </w:tcPr>
        <w:p w14:paraId="1DC86554" w14:textId="408F740A" w:rsidR="00D47B0F" w:rsidRDefault="00D47B0F" w:rsidP="5E0483A1">
          <w:pPr>
            <w:jc w:val="center"/>
          </w:pPr>
        </w:p>
      </w:tc>
      <w:tc>
        <w:tcPr>
          <w:tcW w:w="3020" w:type="dxa"/>
        </w:tcPr>
        <w:p w14:paraId="0C487364" w14:textId="1281DCC7" w:rsidR="00D47B0F" w:rsidRDefault="00D47B0F" w:rsidP="5E0483A1">
          <w:pPr>
            <w:ind w:right="-115"/>
            <w:jc w:val="right"/>
          </w:pPr>
        </w:p>
      </w:tc>
    </w:tr>
  </w:tbl>
  <w:p w14:paraId="4ABDD57B" w14:textId="3073CE3F" w:rsidR="00D47B0F" w:rsidRDefault="00D47B0F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395D3" w14:textId="77777777" w:rsidR="00D47B0F" w:rsidRDefault="00D47B0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042B1"/>
    <w:multiLevelType w:val="hybridMultilevel"/>
    <w:tmpl w:val="7346DBCC"/>
    <w:lvl w:ilvl="0" w:tplc="A55094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086EBD"/>
    <w:multiLevelType w:val="hybridMultilevel"/>
    <w:tmpl w:val="4012643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103E18"/>
    <w:multiLevelType w:val="hybridMultilevel"/>
    <w:tmpl w:val="A8FC46B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3D5485"/>
    <w:multiLevelType w:val="hybridMultilevel"/>
    <w:tmpl w:val="851E6C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C76C9F"/>
    <w:multiLevelType w:val="hybridMultilevel"/>
    <w:tmpl w:val="B50C1C1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D36DC6"/>
    <w:multiLevelType w:val="hybridMultilevel"/>
    <w:tmpl w:val="368CF6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BD2989"/>
    <w:multiLevelType w:val="hybridMultilevel"/>
    <w:tmpl w:val="5F66359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E1A0AD0"/>
    <w:multiLevelType w:val="hybridMultilevel"/>
    <w:tmpl w:val="D9669EF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A557B5"/>
    <w:multiLevelType w:val="hybridMultilevel"/>
    <w:tmpl w:val="4B8A7C2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387B68"/>
    <w:multiLevelType w:val="hybridMultilevel"/>
    <w:tmpl w:val="550036F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D120D5"/>
    <w:multiLevelType w:val="hybridMultilevel"/>
    <w:tmpl w:val="8424C046"/>
    <w:lvl w:ilvl="0" w:tplc="A55094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C0CEC"/>
    <w:multiLevelType w:val="hybridMultilevel"/>
    <w:tmpl w:val="E4345BC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 w15:restartNumberingAfterBreak="0">
    <w:nsid w:val="39E00B50"/>
    <w:multiLevelType w:val="hybridMultilevel"/>
    <w:tmpl w:val="4224E708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A96A71"/>
    <w:multiLevelType w:val="hybridMultilevel"/>
    <w:tmpl w:val="744046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C678D5"/>
    <w:multiLevelType w:val="hybridMultilevel"/>
    <w:tmpl w:val="6D2CB604"/>
    <w:lvl w:ilvl="0" w:tplc="BA76C874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BEC3BC">
      <w:start w:val="4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ABC063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3B1C"/>
    <w:multiLevelType w:val="hybridMultilevel"/>
    <w:tmpl w:val="5826FBE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215295"/>
    <w:multiLevelType w:val="hybridMultilevel"/>
    <w:tmpl w:val="D782479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C42075"/>
    <w:multiLevelType w:val="hybridMultilevel"/>
    <w:tmpl w:val="BEF2F20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C6E4B0C"/>
    <w:multiLevelType w:val="hybridMultilevel"/>
    <w:tmpl w:val="806ADB2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9B41B0C"/>
    <w:multiLevelType w:val="hybridMultilevel"/>
    <w:tmpl w:val="93EE8FF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861C59"/>
    <w:multiLevelType w:val="hybridMultilevel"/>
    <w:tmpl w:val="6E32E964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892300"/>
    <w:multiLevelType w:val="hybridMultilevel"/>
    <w:tmpl w:val="D6C60DC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4AC6046"/>
    <w:multiLevelType w:val="hybridMultilevel"/>
    <w:tmpl w:val="49F0D86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CD607A"/>
    <w:multiLevelType w:val="hybridMultilevel"/>
    <w:tmpl w:val="CDB06F5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68B41D5"/>
    <w:multiLevelType w:val="hybridMultilevel"/>
    <w:tmpl w:val="890E60D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855C45"/>
    <w:multiLevelType w:val="hybridMultilevel"/>
    <w:tmpl w:val="126C02C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375DA3"/>
    <w:multiLevelType w:val="singleLevel"/>
    <w:tmpl w:val="401CD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8" w15:restartNumberingAfterBreak="0">
    <w:nsid w:val="705A0A1B"/>
    <w:multiLevelType w:val="hybridMultilevel"/>
    <w:tmpl w:val="C3DA370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7C3F44"/>
    <w:multiLevelType w:val="hybridMultilevel"/>
    <w:tmpl w:val="BBB0C96C"/>
    <w:lvl w:ilvl="0" w:tplc="4BE86A4A">
      <w:start w:val="1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44DF1"/>
    <w:multiLevelType w:val="hybridMultilevel"/>
    <w:tmpl w:val="CFA6C47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8"/>
  </w:num>
  <w:num w:numId="5">
    <w:abstractNumId w:val="29"/>
  </w:num>
  <w:num w:numId="6">
    <w:abstractNumId w:val="31"/>
  </w:num>
  <w:num w:numId="7">
    <w:abstractNumId w:val="6"/>
  </w:num>
  <w:num w:numId="8">
    <w:abstractNumId w:val="0"/>
  </w:num>
  <w:num w:numId="9">
    <w:abstractNumId w:val="11"/>
  </w:num>
  <w:num w:numId="10">
    <w:abstractNumId w:val="18"/>
  </w:num>
  <w:num w:numId="11">
    <w:abstractNumId w:val="24"/>
  </w:num>
  <w:num w:numId="12">
    <w:abstractNumId w:val="23"/>
  </w:num>
  <w:num w:numId="13">
    <w:abstractNumId w:val="20"/>
  </w:num>
  <w:num w:numId="14">
    <w:abstractNumId w:val="21"/>
  </w:num>
  <w:num w:numId="15">
    <w:abstractNumId w:val="1"/>
  </w:num>
  <w:num w:numId="16">
    <w:abstractNumId w:val="27"/>
  </w:num>
  <w:num w:numId="17">
    <w:abstractNumId w:val="15"/>
  </w:num>
  <w:num w:numId="18">
    <w:abstractNumId w:val="10"/>
  </w:num>
  <w:num w:numId="19">
    <w:abstractNumId w:val="26"/>
  </w:num>
  <w:num w:numId="20">
    <w:abstractNumId w:val="5"/>
  </w:num>
  <w:num w:numId="21">
    <w:abstractNumId w:val="22"/>
  </w:num>
  <w:num w:numId="22">
    <w:abstractNumId w:val="7"/>
  </w:num>
  <w:num w:numId="23">
    <w:abstractNumId w:val="17"/>
  </w:num>
  <w:num w:numId="24">
    <w:abstractNumId w:val="4"/>
  </w:num>
  <w:num w:numId="25">
    <w:abstractNumId w:val="3"/>
  </w:num>
  <w:num w:numId="26">
    <w:abstractNumId w:val="19"/>
  </w:num>
  <w:num w:numId="27">
    <w:abstractNumId w:val="28"/>
  </w:num>
  <w:num w:numId="28">
    <w:abstractNumId w:val="30"/>
  </w:num>
  <w:num w:numId="29">
    <w:abstractNumId w:val="2"/>
  </w:num>
  <w:num w:numId="30">
    <w:abstractNumId w:val="13"/>
  </w:num>
  <w:num w:numId="31">
    <w:abstractNumId w:val="25"/>
  </w:num>
  <w:num w:numId="32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627"/>
    <w:rsid w:val="00000F6C"/>
    <w:rsid w:val="00001218"/>
    <w:rsid w:val="00001F8D"/>
    <w:rsid w:val="0000202A"/>
    <w:rsid w:val="0000278C"/>
    <w:rsid w:val="0000361C"/>
    <w:rsid w:val="00005413"/>
    <w:rsid w:val="000059A8"/>
    <w:rsid w:val="00005F5F"/>
    <w:rsid w:val="00006B86"/>
    <w:rsid w:val="00007D3E"/>
    <w:rsid w:val="00013B00"/>
    <w:rsid w:val="00015394"/>
    <w:rsid w:val="00015B5A"/>
    <w:rsid w:val="0002242F"/>
    <w:rsid w:val="00022E5E"/>
    <w:rsid w:val="00023E4D"/>
    <w:rsid w:val="00026663"/>
    <w:rsid w:val="00030D75"/>
    <w:rsid w:val="0003471E"/>
    <w:rsid w:val="00035543"/>
    <w:rsid w:val="00036135"/>
    <w:rsid w:val="00036373"/>
    <w:rsid w:val="00036A6D"/>
    <w:rsid w:val="000412BC"/>
    <w:rsid w:val="00041EB9"/>
    <w:rsid w:val="00042D0E"/>
    <w:rsid w:val="00044684"/>
    <w:rsid w:val="00044D52"/>
    <w:rsid w:val="00046CE2"/>
    <w:rsid w:val="00047507"/>
    <w:rsid w:val="0005065F"/>
    <w:rsid w:val="00051C40"/>
    <w:rsid w:val="000543BC"/>
    <w:rsid w:val="000546C2"/>
    <w:rsid w:val="000576FB"/>
    <w:rsid w:val="00060812"/>
    <w:rsid w:val="000611D0"/>
    <w:rsid w:val="00061DCC"/>
    <w:rsid w:val="000654CB"/>
    <w:rsid w:val="000656ED"/>
    <w:rsid w:val="00065D82"/>
    <w:rsid w:val="00071D42"/>
    <w:rsid w:val="00075D17"/>
    <w:rsid w:val="00076418"/>
    <w:rsid w:val="00076A47"/>
    <w:rsid w:val="00076C47"/>
    <w:rsid w:val="00085C12"/>
    <w:rsid w:val="000878B8"/>
    <w:rsid w:val="00087C9B"/>
    <w:rsid w:val="00096243"/>
    <w:rsid w:val="00096BE4"/>
    <w:rsid w:val="000A0107"/>
    <w:rsid w:val="000A52B7"/>
    <w:rsid w:val="000B1DDE"/>
    <w:rsid w:val="000B4120"/>
    <w:rsid w:val="000B5D4B"/>
    <w:rsid w:val="000C06A0"/>
    <w:rsid w:val="000C1D62"/>
    <w:rsid w:val="000C23A5"/>
    <w:rsid w:val="000C4170"/>
    <w:rsid w:val="000C4583"/>
    <w:rsid w:val="000C5537"/>
    <w:rsid w:val="000C7E9D"/>
    <w:rsid w:val="000D0294"/>
    <w:rsid w:val="000D02D0"/>
    <w:rsid w:val="000D305E"/>
    <w:rsid w:val="000D4DAE"/>
    <w:rsid w:val="000D76C2"/>
    <w:rsid w:val="000E181E"/>
    <w:rsid w:val="000E1875"/>
    <w:rsid w:val="000E3365"/>
    <w:rsid w:val="000E41E1"/>
    <w:rsid w:val="000E480B"/>
    <w:rsid w:val="000E4D06"/>
    <w:rsid w:val="000E5603"/>
    <w:rsid w:val="000E5CC9"/>
    <w:rsid w:val="000E7050"/>
    <w:rsid w:val="000F0770"/>
    <w:rsid w:val="000F2E62"/>
    <w:rsid w:val="00101B68"/>
    <w:rsid w:val="00114401"/>
    <w:rsid w:val="00115BC1"/>
    <w:rsid w:val="00115C50"/>
    <w:rsid w:val="00117941"/>
    <w:rsid w:val="00120039"/>
    <w:rsid w:val="0012533E"/>
    <w:rsid w:val="00130E66"/>
    <w:rsid w:val="001314C1"/>
    <w:rsid w:val="001352C1"/>
    <w:rsid w:val="0014021F"/>
    <w:rsid w:val="00147C7B"/>
    <w:rsid w:val="0014C90D"/>
    <w:rsid w:val="001508B8"/>
    <w:rsid w:val="0015310D"/>
    <w:rsid w:val="00156126"/>
    <w:rsid w:val="001571F0"/>
    <w:rsid w:val="00166414"/>
    <w:rsid w:val="0016760E"/>
    <w:rsid w:val="00170988"/>
    <w:rsid w:val="001709D3"/>
    <w:rsid w:val="0017296F"/>
    <w:rsid w:val="00173EA9"/>
    <w:rsid w:val="001749F6"/>
    <w:rsid w:val="00174BFE"/>
    <w:rsid w:val="00176072"/>
    <w:rsid w:val="001832BA"/>
    <w:rsid w:val="00183318"/>
    <w:rsid w:val="00184D89"/>
    <w:rsid w:val="00190F0A"/>
    <w:rsid w:val="00191792"/>
    <w:rsid w:val="001935AD"/>
    <w:rsid w:val="0019783A"/>
    <w:rsid w:val="001A04AE"/>
    <w:rsid w:val="001A192F"/>
    <w:rsid w:val="001A5D06"/>
    <w:rsid w:val="001A65EC"/>
    <w:rsid w:val="001A7784"/>
    <w:rsid w:val="001A7BD0"/>
    <w:rsid w:val="001B18AF"/>
    <w:rsid w:val="001B1CA3"/>
    <w:rsid w:val="001C5D5D"/>
    <w:rsid w:val="001D101F"/>
    <w:rsid w:val="001D16E0"/>
    <w:rsid w:val="001D5C2E"/>
    <w:rsid w:val="001D6318"/>
    <w:rsid w:val="001D694D"/>
    <w:rsid w:val="001D7000"/>
    <w:rsid w:val="001D7F99"/>
    <w:rsid w:val="001E06E0"/>
    <w:rsid w:val="001E38DD"/>
    <w:rsid w:val="001E721E"/>
    <w:rsid w:val="001F2C55"/>
    <w:rsid w:val="001F5080"/>
    <w:rsid w:val="001F6F0F"/>
    <w:rsid w:val="0020233B"/>
    <w:rsid w:val="002028EE"/>
    <w:rsid w:val="00202E9B"/>
    <w:rsid w:val="002064A5"/>
    <w:rsid w:val="0021732F"/>
    <w:rsid w:val="00217710"/>
    <w:rsid w:val="00217E98"/>
    <w:rsid w:val="002204DB"/>
    <w:rsid w:val="00222C44"/>
    <w:rsid w:val="00222EAB"/>
    <w:rsid w:val="0022685F"/>
    <w:rsid w:val="002272AA"/>
    <w:rsid w:val="00227FB0"/>
    <w:rsid w:val="00231CFA"/>
    <w:rsid w:val="00235E41"/>
    <w:rsid w:val="002370DC"/>
    <w:rsid w:val="00237B33"/>
    <w:rsid w:val="002413BB"/>
    <w:rsid w:val="00241698"/>
    <w:rsid w:val="00246B7C"/>
    <w:rsid w:val="002505A4"/>
    <w:rsid w:val="002512B6"/>
    <w:rsid w:val="00251D3F"/>
    <w:rsid w:val="00257998"/>
    <w:rsid w:val="002618E0"/>
    <w:rsid w:val="0026296A"/>
    <w:rsid w:val="00263943"/>
    <w:rsid w:val="002639F8"/>
    <w:rsid w:val="00263C89"/>
    <w:rsid w:val="00267619"/>
    <w:rsid w:val="002706FA"/>
    <w:rsid w:val="002711AE"/>
    <w:rsid w:val="00273761"/>
    <w:rsid w:val="002739AC"/>
    <w:rsid w:val="00274F6B"/>
    <w:rsid w:val="0027504B"/>
    <w:rsid w:val="00277706"/>
    <w:rsid w:val="00280C83"/>
    <w:rsid w:val="002816DC"/>
    <w:rsid w:val="00281CE6"/>
    <w:rsid w:val="00283EE6"/>
    <w:rsid w:val="0028440E"/>
    <w:rsid w:val="00285B81"/>
    <w:rsid w:val="00293198"/>
    <w:rsid w:val="00293FEB"/>
    <w:rsid w:val="002A1F49"/>
    <w:rsid w:val="002A357C"/>
    <w:rsid w:val="002A6904"/>
    <w:rsid w:val="002A69C7"/>
    <w:rsid w:val="002A6A46"/>
    <w:rsid w:val="002B1B1D"/>
    <w:rsid w:val="002B2000"/>
    <w:rsid w:val="002B28E0"/>
    <w:rsid w:val="002B384A"/>
    <w:rsid w:val="002C1439"/>
    <w:rsid w:val="002C7AC9"/>
    <w:rsid w:val="002D049A"/>
    <w:rsid w:val="002D13E2"/>
    <w:rsid w:val="002D16BB"/>
    <w:rsid w:val="002D2822"/>
    <w:rsid w:val="002D6383"/>
    <w:rsid w:val="002D6A3C"/>
    <w:rsid w:val="002E1329"/>
    <w:rsid w:val="002E1DC1"/>
    <w:rsid w:val="002E23CE"/>
    <w:rsid w:val="002E2FD3"/>
    <w:rsid w:val="002E372C"/>
    <w:rsid w:val="002E3FE4"/>
    <w:rsid w:val="002E6B63"/>
    <w:rsid w:val="002F0041"/>
    <w:rsid w:val="002F68A9"/>
    <w:rsid w:val="00300C9B"/>
    <w:rsid w:val="00301033"/>
    <w:rsid w:val="003027A5"/>
    <w:rsid w:val="00302B8D"/>
    <w:rsid w:val="00303FE9"/>
    <w:rsid w:val="0030598F"/>
    <w:rsid w:val="0031090C"/>
    <w:rsid w:val="00311636"/>
    <w:rsid w:val="00313FCC"/>
    <w:rsid w:val="003148B9"/>
    <w:rsid w:val="00315EE6"/>
    <w:rsid w:val="00316DDE"/>
    <w:rsid w:val="00316DEB"/>
    <w:rsid w:val="00317627"/>
    <w:rsid w:val="003201EA"/>
    <w:rsid w:val="0032212C"/>
    <w:rsid w:val="00325D8B"/>
    <w:rsid w:val="00326834"/>
    <w:rsid w:val="00327204"/>
    <w:rsid w:val="00330BC7"/>
    <w:rsid w:val="00336098"/>
    <w:rsid w:val="003412C2"/>
    <w:rsid w:val="003441C8"/>
    <w:rsid w:val="00346BC8"/>
    <w:rsid w:val="00346E68"/>
    <w:rsid w:val="00347DB9"/>
    <w:rsid w:val="0035043A"/>
    <w:rsid w:val="00351CAB"/>
    <w:rsid w:val="0035371A"/>
    <w:rsid w:val="003546D3"/>
    <w:rsid w:val="0036006F"/>
    <w:rsid w:val="003650CA"/>
    <w:rsid w:val="00365C84"/>
    <w:rsid w:val="00366C35"/>
    <w:rsid w:val="00367250"/>
    <w:rsid w:val="003676C1"/>
    <w:rsid w:val="00370866"/>
    <w:rsid w:val="0037231D"/>
    <w:rsid w:val="00372C95"/>
    <w:rsid w:val="00373164"/>
    <w:rsid w:val="0037632A"/>
    <w:rsid w:val="003806A5"/>
    <w:rsid w:val="0038243F"/>
    <w:rsid w:val="00384D7B"/>
    <w:rsid w:val="00384E1D"/>
    <w:rsid w:val="00385808"/>
    <w:rsid w:val="0038596B"/>
    <w:rsid w:val="00385D08"/>
    <w:rsid w:val="00385DEC"/>
    <w:rsid w:val="00387454"/>
    <w:rsid w:val="00387F8F"/>
    <w:rsid w:val="00390B11"/>
    <w:rsid w:val="00391DF2"/>
    <w:rsid w:val="0039361A"/>
    <w:rsid w:val="00396BCB"/>
    <w:rsid w:val="00397671"/>
    <w:rsid w:val="003A5297"/>
    <w:rsid w:val="003B32D2"/>
    <w:rsid w:val="003B330B"/>
    <w:rsid w:val="003B36FC"/>
    <w:rsid w:val="003B3765"/>
    <w:rsid w:val="003B48B6"/>
    <w:rsid w:val="003B4E78"/>
    <w:rsid w:val="003B4ED4"/>
    <w:rsid w:val="003C0B6A"/>
    <w:rsid w:val="003C0C4F"/>
    <w:rsid w:val="003C3977"/>
    <w:rsid w:val="003C485B"/>
    <w:rsid w:val="003C50FD"/>
    <w:rsid w:val="003C6091"/>
    <w:rsid w:val="003D1272"/>
    <w:rsid w:val="003D28F1"/>
    <w:rsid w:val="003D490F"/>
    <w:rsid w:val="003E2528"/>
    <w:rsid w:val="003E3B39"/>
    <w:rsid w:val="003E47AB"/>
    <w:rsid w:val="003E4CFC"/>
    <w:rsid w:val="003E52B8"/>
    <w:rsid w:val="003E5C55"/>
    <w:rsid w:val="003E604D"/>
    <w:rsid w:val="003E7710"/>
    <w:rsid w:val="003E7966"/>
    <w:rsid w:val="003F0DE7"/>
    <w:rsid w:val="003F115B"/>
    <w:rsid w:val="003F16F3"/>
    <w:rsid w:val="003F1C5C"/>
    <w:rsid w:val="003F3F09"/>
    <w:rsid w:val="003F443C"/>
    <w:rsid w:val="003F4DE6"/>
    <w:rsid w:val="003F546E"/>
    <w:rsid w:val="00400384"/>
    <w:rsid w:val="00406373"/>
    <w:rsid w:val="00406843"/>
    <w:rsid w:val="00406E22"/>
    <w:rsid w:val="00411AC8"/>
    <w:rsid w:val="004121B8"/>
    <w:rsid w:val="00415EE6"/>
    <w:rsid w:val="00416734"/>
    <w:rsid w:val="004204E3"/>
    <w:rsid w:val="004223CD"/>
    <w:rsid w:val="00422936"/>
    <w:rsid w:val="00423F10"/>
    <w:rsid w:val="00432BA1"/>
    <w:rsid w:val="00434D56"/>
    <w:rsid w:val="0043532D"/>
    <w:rsid w:val="004441D7"/>
    <w:rsid w:val="00444734"/>
    <w:rsid w:val="00445049"/>
    <w:rsid w:val="004459AF"/>
    <w:rsid w:val="00446A00"/>
    <w:rsid w:val="004517F0"/>
    <w:rsid w:val="00451D07"/>
    <w:rsid w:val="004527D6"/>
    <w:rsid w:val="00453F24"/>
    <w:rsid w:val="00455EB9"/>
    <w:rsid w:val="00460A21"/>
    <w:rsid w:val="004622AB"/>
    <w:rsid w:val="00463235"/>
    <w:rsid w:val="00464162"/>
    <w:rsid w:val="00466DB2"/>
    <w:rsid w:val="004675D1"/>
    <w:rsid w:val="004720C5"/>
    <w:rsid w:val="0047219D"/>
    <w:rsid w:val="00472973"/>
    <w:rsid w:val="004729A3"/>
    <w:rsid w:val="00473D5E"/>
    <w:rsid w:val="004752B8"/>
    <w:rsid w:val="00475E0B"/>
    <w:rsid w:val="0047643E"/>
    <w:rsid w:val="004778EF"/>
    <w:rsid w:val="004801D0"/>
    <w:rsid w:val="004826C9"/>
    <w:rsid w:val="004910C3"/>
    <w:rsid w:val="00491619"/>
    <w:rsid w:val="00496839"/>
    <w:rsid w:val="004A0508"/>
    <w:rsid w:val="004A1804"/>
    <w:rsid w:val="004A2494"/>
    <w:rsid w:val="004A35D7"/>
    <w:rsid w:val="004A4659"/>
    <w:rsid w:val="004A60C5"/>
    <w:rsid w:val="004A6318"/>
    <w:rsid w:val="004B00DC"/>
    <w:rsid w:val="004B065E"/>
    <w:rsid w:val="004B0EA1"/>
    <w:rsid w:val="004C2851"/>
    <w:rsid w:val="004D1FBD"/>
    <w:rsid w:val="004D39D4"/>
    <w:rsid w:val="004D43DD"/>
    <w:rsid w:val="004D6843"/>
    <w:rsid w:val="004D6B75"/>
    <w:rsid w:val="004E0D3B"/>
    <w:rsid w:val="004E6568"/>
    <w:rsid w:val="004F2462"/>
    <w:rsid w:val="004F7C1C"/>
    <w:rsid w:val="00501297"/>
    <w:rsid w:val="0050500E"/>
    <w:rsid w:val="00511E25"/>
    <w:rsid w:val="00513690"/>
    <w:rsid w:val="0051444E"/>
    <w:rsid w:val="0051663F"/>
    <w:rsid w:val="0051745B"/>
    <w:rsid w:val="00517E5A"/>
    <w:rsid w:val="0052001B"/>
    <w:rsid w:val="0052462E"/>
    <w:rsid w:val="005247DF"/>
    <w:rsid w:val="005255EB"/>
    <w:rsid w:val="00525A21"/>
    <w:rsid w:val="00526E26"/>
    <w:rsid w:val="00526EE6"/>
    <w:rsid w:val="005316C0"/>
    <w:rsid w:val="00532198"/>
    <w:rsid w:val="00536FC1"/>
    <w:rsid w:val="0053757F"/>
    <w:rsid w:val="00537622"/>
    <w:rsid w:val="0053773B"/>
    <w:rsid w:val="00540D64"/>
    <w:rsid w:val="00542765"/>
    <w:rsid w:val="00543AA5"/>
    <w:rsid w:val="00543EBB"/>
    <w:rsid w:val="0054536A"/>
    <w:rsid w:val="005459FC"/>
    <w:rsid w:val="005531C4"/>
    <w:rsid w:val="00557C36"/>
    <w:rsid w:val="00557F17"/>
    <w:rsid w:val="005608A6"/>
    <w:rsid w:val="00562463"/>
    <w:rsid w:val="005625B6"/>
    <w:rsid w:val="00566DB3"/>
    <w:rsid w:val="00567536"/>
    <w:rsid w:val="00572338"/>
    <w:rsid w:val="005724B4"/>
    <w:rsid w:val="005753D9"/>
    <w:rsid w:val="0057566B"/>
    <w:rsid w:val="00575FE6"/>
    <w:rsid w:val="00576343"/>
    <w:rsid w:val="00576770"/>
    <w:rsid w:val="005771C5"/>
    <w:rsid w:val="0058062B"/>
    <w:rsid w:val="00582354"/>
    <w:rsid w:val="0058275A"/>
    <w:rsid w:val="00583856"/>
    <w:rsid w:val="0058399F"/>
    <w:rsid w:val="00596E84"/>
    <w:rsid w:val="005970AD"/>
    <w:rsid w:val="00597781"/>
    <w:rsid w:val="005A0B71"/>
    <w:rsid w:val="005A785E"/>
    <w:rsid w:val="005B253B"/>
    <w:rsid w:val="005B2586"/>
    <w:rsid w:val="005B3910"/>
    <w:rsid w:val="005B64FA"/>
    <w:rsid w:val="005C0F31"/>
    <w:rsid w:val="005C0FD3"/>
    <w:rsid w:val="005C4C41"/>
    <w:rsid w:val="005C5031"/>
    <w:rsid w:val="005C6086"/>
    <w:rsid w:val="005C6408"/>
    <w:rsid w:val="005C71B5"/>
    <w:rsid w:val="005C7E8F"/>
    <w:rsid w:val="005D629B"/>
    <w:rsid w:val="005D7E01"/>
    <w:rsid w:val="005E4446"/>
    <w:rsid w:val="005E5648"/>
    <w:rsid w:val="005E6949"/>
    <w:rsid w:val="005E70F2"/>
    <w:rsid w:val="005E793F"/>
    <w:rsid w:val="005F1763"/>
    <w:rsid w:val="005F18A6"/>
    <w:rsid w:val="005F2AA8"/>
    <w:rsid w:val="005F39FB"/>
    <w:rsid w:val="005F638A"/>
    <w:rsid w:val="005F751D"/>
    <w:rsid w:val="00600960"/>
    <w:rsid w:val="006028C1"/>
    <w:rsid w:val="0060550F"/>
    <w:rsid w:val="00607EB9"/>
    <w:rsid w:val="006110C9"/>
    <w:rsid w:val="0061133D"/>
    <w:rsid w:val="006114BA"/>
    <w:rsid w:val="00612663"/>
    <w:rsid w:val="00615B80"/>
    <w:rsid w:val="006163B7"/>
    <w:rsid w:val="00621FA4"/>
    <w:rsid w:val="0062278C"/>
    <w:rsid w:val="0062498D"/>
    <w:rsid w:val="006315C1"/>
    <w:rsid w:val="0063228C"/>
    <w:rsid w:val="006357B4"/>
    <w:rsid w:val="006362A9"/>
    <w:rsid w:val="00642DD4"/>
    <w:rsid w:val="00642F4A"/>
    <w:rsid w:val="00644043"/>
    <w:rsid w:val="00650C27"/>
    <w:rsid w:val="00650DEF"/>
    <w:rsid w:val="0065152F"/>
    <w:rsid w:val="00653770"/>
    <w:rsid w:val="00654A86"/>
    <w:rsid w:val="0065521B"/>
    <w:rsid w:val="00655EBD"/>
    <w:rsid w:val="006614F5"/>
    <w:rsid w:val="006621D9"/>
    <w:rsid w:val="00662AED"/>
    <w:rsid w:val="00662D8F"/>
    <w:rsid w:val="0066332D"/>
    <w:rsid w:val="00667703"/>
    <w:rsid w:val="00670A28"/>
    <w:rsid w:val="00670D1D"/>
    <w:rsid w:val="0067155E"/>
    <w:rsid w:val="0067198C"/>
    <w:rsid w:val="006843B2"/>
    <w:rsid w:val="00685A64"/>
    <w:rsid w:val="00690253"/>
    <w:rsid w:val="006902A4"/>
    <w:rsid w:val="00691772"/>
    <w:rsid w:val="0069474B"/>
    <w:rsid w:val="00696138"/>
    <w:rsid w:val="006A1658"/>
    <w:rsid w:val="006A1A9E"/>
    <w:rsid w:val="006A405F"/>
    <w:rsid w:val="006A4324"/>
    <w:rsid w:val="006A5CDE"/>
    <w:rsid w:val="006A7A34"/>
    <w:rsid w:val="006B1AA2"/>
    <w:rsid w:val="006B1BD9"/>
    <w:rsid w:val="006B690A"/>
    <w:rsid w:val="006C3DAD"/>
    <w:rsid w:val="006C49FA"/>
    <w:rsid w:val="006C4DDF"/>
    <w:rsid w:val="006C4E93"/>
    <w:rsid w:val="006C719A"/>
    <w:rsid w:val="006D152B"/>
    <w:rsid w:val="006D59F7"/>
    <w:rsid w:val="006D65C6"/>
    <w:rsid w:val="006E08FB"/>
    <w:rsid w:val="006E0F03"/>
    <w:rsid w:val="006E1FC7"/>
    <w:rsid w:val="006E36BA"/>
    <w:rsid w:val="006E377F"/>
    <w:rsid w:val="006E50F0"/>
    <w:rsid w:val="006E696F"/>
    <w:rsid w:val="006F10E2"/>
    <w:rsid w:val="006F44F5"/>
    <w:rsid w:val="006F70DC"/>
    <w:rsid w:val="006F758E"/>
    <w:rsid w:val="00702A9C"/>
    <w:rsid w:val="007033C0"/>
    <w:rsid w:val="00703F34"/>
    <w:rsid w:val="007054E6"/>
    <w:rsid w:val="00705524"/>
    <w:rsid w:val="00720A69"/>
    <w:rsid w:val="007213E2"/>
    <w:rsid w:val="007243CB"/>
    <w:rsid w:val="0072447F"/>
    <w:rsid w:val="00727414"/>
    <w:rsid w:val="00727828"/>
    <w:rsid w:val="00727E3A"/>
    <w:rsid w:val="007345D8"/>
    <w:rsid w:val="00735B4B"/>
    <w:rsid w:val="007411F4"/>
    <w:rsid w:val="00741DF3"/>
    <w:rsid w:val="00743912"/>
    <w:rsid w:val="00745091"/>
    <w:rsid w:val="00752779"/>
    <w:rsid w:val="00753F50"/>
    <w:rsid w:val="00757B33"/>
    <w:rsid w:val="00762580"/>
    <w:rsid w:val="00762F07"/>
    <w:rsid w:val="0076632B"/>
    <w:rsid w:val="00767A5A"/>
    <w:rsid w:val="00770B3E"/>
    <w:rsid w:val="00772A6D"/>
    <w:rsid w:val="00772CB6"/>
    <w:rsid w:val="00774F3F"/>
    <w:rsid w:val="00775C66"/>
    <w:rsid w:val="0077603A"/>
    <w:rsid w:val="00777786"/>
    <w:rsid w:val="00777D59"/>
    <w:rsid w:val="00777D63"/>
    <w:rsid w:val="00780188"/>
    <w:rsid w:val="00780396"/>
    <w:rsid w:val="007815E0"/>
    <w:rsid w:val="00782622"/>
    <w:rsid w:val="0078319E"/>
    <w:rsid w:val="00783525"/>
    <w:rsid w:val="00786D32"/>
    <w:rsid w:val="00787714"/>
    <w:rsid w:val="00787F05"/>
    <w:rsid w:val="00790122"/>
    <w:rsid w:val="00791935"/>
    <w:rsid w:val="0079280D"/>
    <w:rsid w:val="007A1078"/>
    <w:rsid w:val="007A7777"/>
    <w:rsid w:val="007B325E"/>
    <w:rsid w:val="007B3D1D"/>
    <w:rsid w:val="007B486D"/>
    <w:rsid w:val="007B7D54"/>
    <w:rsid w:val="007C4545"/>
    <w:rsid w:val="007D21BB"/>
    <w:rsid w:val="007D302C"/>
    <w:rsid w:val="007D4174"/>
    <w:rsid w:val="007D56C2"/>
    <w:rsid w:val="007D7B83"/>
    <w:rsid w:val="007E0866"/>
    <w:rsid w:val="007E1023"/>
    <w:rsid w:val="007E27A3"/>
    <w:rsid w:val="007E31E3"/>
    <w:rsid w:val="007F1AE9"/>
    <w:rsid w:val="007F1ED4"/>
    <w:rsid w:val="007F28E3"/>
    <w:rsid w:val="007F31AC"/>
    <w:rsid w:val="007F3757"/>
    <w:rsid w:val="007F49C9"/>
    <w:rsid w:val="007F4AC2"/>
    <w:rsid w:val="007F4C12"/>
    <w:rsid w:val="007F4D73"/>
    <w:rsid w:val="007F5DA1"/>
    <w:rsid w:val="007F7A37"/>
    <w:rsid w:val="00800DA1"/>
    <w:rsid w:val="0080425B"/>
    <w:rsid w:val="00804FC5"/>
    <w:rsid w:val="0080570F"/>
    <w:rsid w:val="008114E8"/>
    <w:rsid w:val="008152E2"/>
    <w:rsid w:val="008155E7"/>
    <w:rsid w:val="00816260"/>
    <w:rsid w:val="00820439"/>
    <w:rsid w:val="008230C5"/>
    <w:rsid w:val="00824D1D"/>
    <w:rsid w:val="008255D4"/>
    <w:rsid w:val="00825EC0"/>
    <w:rsid w:val="00833AC6"/>
    <w:rsid w:val="00834C72"/>
    <w:rsid w:val="00835AC5"/>
    <w:rsid w:val="008367E1"/>
    <w:rsid w:val="008428A6"/>
    <w:rsid w:val="008436D3"/>
    <w:rsid w:val="00843739"/>
    <w:rsid w:val="0084436A"/>
    <w:rsid w:val="008452FA"/>
    <w:rsid w:val="008461EF"/>
    <w:rsid w:val="00847017"/>
    <w:rsid w:val="00851801"/>
    <w:rsid w:val="008545FA"/>
    <w:rsid w:val="00855102"/>
    <w:rsid w:val="00856DAD"/>
    <w:rsid w:val="00857516"/>
    <w:rsid w:val="00860C53"/>
    <w:rsid w:val="0086202B"/>
    <w:rsid w:val="00862FA8"/>
    <w:rsid w:val="008638C0"/>
    <w:rsid w:val="00865DD6"/>
    <w:rsid w:val="00866986"/>
    <w:rsid w:val="00882006"/>
    <w:rsid w:val="00884224"/>
    <w:rsid w:val="008848B6"/>
    <w:rsid w:val="00884B52"/>
    <w:rsid w:val="00890712"/>
    <w:rsid w:val="00890AA6"/>
    <w:rsid w:val="00892F6E"/>
    <w:rsid w:val="0089407F"/>
    <w:rsid w:val="00895F3B"/>
    <w:rsid w:val="008A3E81"/>
    <w:rsid w:val="008A757F"/>
    <w:rsid w:val="008B1A9A"/>
    <w:rsid w:val="008B25C9"/>
    <w:rsid w:val="008B3E11"/>
    <w:rsid w:val="008B6ECE"/>
    <w:rsid w:val="008B773F"/>
    <w:rsid w:val="008C279B"/>
    <w:rsid w:val="008C2929"/>
    <w:rsid w:val="008C2AC2"/>
    <w:rsid w:val="008C520C"/>
    <w:rsid w:val="008C5597"/>
    <w:rsid w:val="008C5F88"/>
    <w:rsid w:val="008D23F4"/>
    <w:rsid w:val="008D3842"/>
    <w:rsid w:val="008D6DCE"/>
    <w:rsid w:val="008E036E"/>
    <w:rsid w:val="008E1C5E"/>
    <w:rsid w:val="008E2B37"/>
    <w:rsid w:val="008E64FA"/>
    <w:rsid w:val="008E66BB"/>
    <w:rsid w:val="008E7E25"/>
    <w:rsid w:val="008F0A75"/>
    <w:rsid w:val="008F3E2F"/>
    <w:rsid w:val="008F5D1C"/>
    <w:rsid w:val="008F6711"/>
    <w:rsid w:val="00901408"/>
    <w:rsid w:val="0090273D"/>
    <w:rsid w:val="00905AF8"/>
    <w:rsid w:val="00913CF8"/>
    <w:rsid w:val="00914495"/>
    <w:rsid w:val="00917C9B"/>
    <w:rsid w:val="009228C4"/>
    <w:rsid w:val="00923AA9"/>
    <w:rsid w:val="00927A6E"/>
    <w:rsid w:val="00930066"/>
    <w:rsid w:val="009320D7"/>
    <w:rsid w:val="009342BB"/>
    <w:rsid w:val="009413DE"/>
    <w:rsid w:val="00941AE7"/>
    <w:rsid w:val="0094295A"/>
    <w:rsid w:val="00943092"/>
    <w:rsid w:val="00943C50"/>
    <w:rsid w:val="009448F9"/>
    <w:rsid w:val="00944967"/>
    <w:rsid w:val="00945B2B"/>
    <w:rsid w:val="00945E83"/>
    <w:rsid w:val="00946104"/>
    <w:rsid w:val="00947A3F"/>
    <w:rsid w:val="00947A7F"/>
    <w:rsid w:val="00950454"/>
    <w:rsid w:val="00950D46"/>
    <w:rsid w:val="009514DD"/>
    <w:rsid w:val="0095198A"/>
    <w:rsid w:val="00951CC9"/>
    <w:rsid w:val="00953938"/>
    <w:rsid w:val="00956AF0"/>
    <w:rsid w:val="00963F4C"/>
    <w:rsid w:val="00965BB4"/>
    <w:rsid w:val="00970664"/>
    <w:rsid w:val="0097345C"/>
    <w:rsid w:val="00973B16"/>
    <w:rsid w:val="009751AA"/>
    <w:rsid w:val="00984B37"/>
    <w:rsid w:val="00985368"/>
    <w:rsid w:val="00990592"/>
    <w:rsid w:val="00993A0E"/>
    <w:rsid w:val="009942E4"/>
    <w:rsid w:val="00996C89"/>
    <w:rsid w:val="009A46DA"/>
    <w:rsid w:val="009A4A3F"/>
    <w:rsid w:val="009A4AB5"/>
    <w:rsid w:val="009B0FC7"/>
    <w:rsid w:val="009B21DF"/>
    <w:rsid w:val="009B3A4D"/>
    <w:rsid w:val="009B5856"/>
    <w:rsid w:val="009B6D9A"/>
    <w:rsid w:val="009B70DE"/>
    <w:rsid w:val="009B7404"/>
    <w:rsid w:val="009B78AC"/>
    <w:rsid w:val="009C1BFA"/>
    <w:rsid w:val="009C1E92"/>
    <w:rsid w:val="009C29C7"/>
    <w:rsid w:val="009C4C6F"/>
    <w:rsid w:val="009C5AA6"/>
    <w:rsid w:val="009C6284"/>
    <w:rsid w:val="009D02C5"/>
    <w:rsid w:val="009D132C"/>
    <w:rsid w:val="009D21DD"/>
    <w:rsid w:val="009D39E2"/>
    <w:rsid w:val="009D40B0"/>
    <w:rsid w:val="009D5D11"/>
    <w:rsid w:val="009D6C16"/>
    <w:rsid w:val="009E053F"/>
    <w:rsid w:val="009E20C1"/>
    <w:rsid w:val="009E2D2C"/>
    <w:rsid w:val="009E3433"/>
    <w:rsid w:val="009E5C40"/>
    <w:rsid w:val="009F0952"/>
    <w:rsid w:val="009F7784"/>
    <w:rsid w:val="00A014B9"/>
    <w:rsid w:val="00A01D1F"/>
    <w:rsid w:val="00A04220"/>
    <w:rsid w:val="00A04B00"/>
    <w:rsid w:val="00A1445A"/>
    <w:rsid w:val="00A14BE3"/>
    <w:rsid w:val="00A169B6"/>
    <w:rsid w:val="00A173A0"/>
    <w:rsid w:val="00A22650"/>
    <w:rsid w:val="00A24814"/>
    <w:rsid w:val="00A25253"/>
    <w:rsid w:val="00A25E04"/>
    <w:rsid w:val="00A27419"/>
    <w:rsid w:val="00A3063E"/>
    <w:rsid w:val="00A30979"/>
    <w:rsid w:val="00A31784"/>
    <w:rsid w:val="00A33BE0"/>
    <w:rsid w:val="00A33C09"/>
    <w:rsid w:val="00A343D7"/>
    <w:rsid w:val="00A35A1C"/>
    <w:rsid w:val="00A4187A"/>
    <w:rsid w:val="00A430F4"/>
    <w:rsid w:val="00A43EA1"/>
    <w:rsid w:val="00A44A99"/>
    <w:rsid w:val="00A45ED3"/>
    <w:rsid w:val="00A46BAC"/>
    <w:rsid w:val="00A515E0"/>
    <w:rsid w:val="00A55388"/>
    <w:rsid w:val="00A57325"/>
    <w:rsid w:val="00A74E8F"/>
    <w:rsid w:val="00A75802"/>
    <w:rsid w:val="00A83008"/>
    <w:rsid w:val="00A83E62"/>
    <w:rsid w:val="00A901D3"/>
    <w:rsid w:val="00A92149"/>
    <w:rsid w:val="00A9445B"/>
    <w:rsid w:val="00A94BD5"/>
    <w:rsid w:val="00A957F1"/>
    <w:rsid w:val="00AA1622"/>
    <w:rsid w:val="00AA20C2"/>
    <w:rsid w:val="00AA2F1C"/>
    <w:rsid w:val="00AA7DA9"/>
    <w:rsid w:val="00AB1522"/>
    <w:rsid w:val="00AB2169"/>
    <w:rsid w:val="00AB3346"/>
    <w:rsid w:val="00AB4674"/>
    <w:rsid w:val="00AC45CC"/>
    <w:rsid w:val="00AC72E5"/>
    <w:rsid w:val="00AC7F76"/>
    <w:rsid w:val="00AD049D"/>
    <w:rsid w:val="00AD2537"/>
    <w:rsid w:val="00AD3618"/>
    <w:rsid w:val="00AD6965"/>
    <w:rsid w:val="00AE0158"/>
    <w:rsid w:val="00AE2641"/>
    <w:rsid w:val="00AE317B"/>
    <w:rsid w:val="00AE3EA3"/>
    <w:rsid w:val="00AE4812"/>
    <w:rsid w:val="00AE70EF"/>
    <w:rsid w:val="00AF04EA"/>
    <w:rsid w:val="00AF0AD6"/>
    <w:rsid w:val="00AF2053"/>
    <w:rsid w:val="00AF3594"/>
    <w:rsid w:val="00AF6A5B"/>
    <w:rsid w:val="00B000E4"/>
    <w:rsid w:val="00B0214B"/>
    <w:rsid w:val="00B021F9"/>
    <w:rsid w:val="00B02FB8"/>
    <w:rsid w:val="00B0399A"/>
    <w:rsid w:val="00B06BC1"/>
    <w:rsid w:val="00B070D4"/>
    <w:rsid w:val="00B14899"/>
    <w:rsid w:val="00B16F2C"/>
    <w:rsid w:val="00B174F2"/>
    <w:rsid w:val="00B17A89"/>
    <w:rsid w:val="00B20079"/>
    <w:rsid w:val="00B200B8"/>
    <w:rsid w:val="00B200E4"/>
    <w:rsid w:val="00B23277"/>
    <w:rsid w:val="00B24613"/>
    <w:rsid w:val="00B26132"/>
    <w:rsid w:val="00B2757C"/>
    <w:rsid w:val="00B3008F"/>
    <w:rsid w:val="00B3270D"/>
    <w:rsid w:val="00B32849"/>
    <w:rsid w:val="00B32A8A"/>
    <w:rsid w:val="00B33343"/>
    <w:rsid w:val="00B3637F"/>
    <w:rsid w:val="00B37615"/>
    <w:rsid w:val="00B37C95"/>
    <w:rsid w:val="00B42117"/>
    <w:rsid w:val="00B42124"/>
    <w:rsid w:val="00B4256F"/>
    <w:rsid w:val="00B45550"/>
    <w:rsid w:val="00B5083C"/>
    <w:rsid w:val="00B511B2"/>
    <w:rsid w:val="00B528B4"/>
    <w:rsid w:val="00B52BF2"/>
    <w:rsid w:val="00B5369B"/>
    <w:rsid w:val="00B538F5"/>
    <w:rsid w:val="00B53BFB"/>
    <w:rsid w:val="00B54A97"/>
    <w:rsid w:val="00B5540C"/>
    <w:rsid w:val="00B57DE7"/>
    <w:rsid w:val="00B615DB"/>
    <w:rsid w:val="00B61D7C"/>
    <w:rsid w:val="00B64956"/>
    <w:rsid w:val="00B661E3"/>
    <w:rsid w:val="00B701DD"/>
    <w:rsid w:val="00B74F2F"/>
    <w:rsid w:val="00B7512F"/>
    <w:rsid w:val="00B76871"/>
    <w:rsid w:val="00B76F5C"/>
    <w:rsid w:val="00B86392"/>
    <w:rsid w:val="00B90F59"/>
    <w:rsid w:val="00B9309E"/>
    <w:rsid w:val="00B930C3"/>
    <w:rsid w:val="00B9383B"/>
    <w:rsid w:val="00B94790"/>
    <w:rsid w:val="00B9791B"/>
    <w:rsid w:val="00BA2C4A"/>
    <w:rsid w:val="00BA4126"/>
    <w:rsid w:val="00BA47F1"/>
    <w:rsid w:val="00BA4B4B"/>
    <w:rsid w:val="00BA739D"/>
    <w:rsid w:val="00BA756A"/>
    <w:rsid w:val="00BB0C9B"/>
    <w:rsid w:val="00BB1FEE"/>
    <w:rsid w:val="00BB25F3"/>
    <w:rsid w:val="00BB3184"/>
    <w:rsid w:val="00BB35EF"/>
    <w:rsid w:val="00BB3939"/>
    <w:rsid w:val="00BB7EC1"/>
    <w:rsid w:val="00BC00ED"/>
    <w:rsid w:val="00BC0C56"/>
    <w:rsid w:val="00BC2412"/>
    <w:rsid w:val="00BC25A6"/>
    <w:rsid w:val="00BC29DD"/>
    <w:rsid w:val="00BC5FCA"/>
    <w:rsid w:val="00BC778E"/>
    <w:rsid w:val="00BC7ABD"/>
    <w:rsid w:val="00BD3397"/>
    <w:rsid w:val="00BD34CF"/>
    <w:rsid w:val="00BD36A1"/>
    <w:rsid w:val="00BD4AEF"/>
    <w:rsid w:val="00BD5F8E"/>
    <w:rsid w:val="00BD74EB"/>
    <w:rsid w:val="00BE17BD"/>
    <w:rsid w:val="00BE26BF"/>
    <w:rsid w:val="00BE3088"/>
    <w:rsid w:val="00BE4A51"/>
    <w:rsid w:val="00BE573A"/>
    <w:rsid w:val="00BE655C"/>
    <w:rsid w:val="00BE6AEE"/>
    <w:rsid w:val="00BF231E"/>
    <w:rsid w:val="00BF78A7"/>
    <w:rsid w:val="00C007F0"/>
    <w:rsid w:val="00C02EBB"/>
    <w:rsid w:val="00C03C9F"/>
    <w:rsid w:val="00C0524D"/>
    <w:rsid w:val="00C052DE"/>
    <w:rsid w:val="00C0552D"/>
    <w:rsid w:val="00C06BC8"/>
    <w:rsid w:val="00C124CB"/>
    <w:rsid w:val="00C12949"/>
    <w:rsid w:val="00C15A76"/>
    <w:rsid w:val="00C16A39"/>
    <w:rsid w:val="00C1753D"/>
    <w:rsid w:val="00C22522"/>
    <w:rsid w:val="00C24C69"/>
    <w:rsid w:val="00C2689D"/>
    <w:rsid w:val="00C30412"/>
    <w:rsid w:val="00C308F7"/>
    <w:rsid w:val="00C413FF"/>
    <w:rsid w:val="00C468BF"/>
    <w:rsid w:val="00C4730F"/>
    <w:rsid w:val="00C50397"/>
    <w:rsid w:val="00C5109F"/>
    <w:rsid w:val="00C51669"/>
    <w:rsid w:val="00C52A15"/>
    <w:rsid w:val="00C53D21"/>
    <w:rsid w:val="00C55708"/>
    <w:rsid w:val="00C565DD"/>
    <w:rsid w:val="00C61260"/>
    <w:rsid w:val="00C61CFD"/>
    <w:rsid w:val="00C63F47"/>
    <w:rsid w:val="00C64A95"/>
    <w:rsid w:val="00C655D6"/>
    <w:rsid w:val="00C65742"/>
    <w:rsid w:val="00C66F68"/>
    <w:rsid w:val="00C701B3"/>
    <w:rsid w:val="00C717F0"/>
    <w:rsid w:val="00C747FA"/>
    <w:rsid w:val="00C751CA"/>
    <w:rsid w:val="00C7665D"/>
    <w:rsid w:val="00C804DD"/>
    <w:rsid w:val="00C81635"/>
    <w:rsid w:val="00C82519"/>
    <w:rsid w:val="00C82B34"/>
    <w:rsid w:val="00C84AC9"/>
    <w:rsid w:val="00C87823"/>
    <w:rsid w:val="00C87D2E"/>
    <w:rsid w:val="00C90AF6"/>
    <w:rsid w:val="00C92BB1"/>
    <w:rsid w:val="00C9531D"/>
    <w:rsid w:val="00C97729"/>
    <w:rsid w:val="00CA1911"/>
    <w:rsid w:val="00CA4819"/>
    <w:rsid w:val="00CB008E"/>
    <w:rsid w:val="00CB0D95"/>
    <w:rsid w:val="00CB5108"/>
    <w:rsid w:val="00CB6B04"/>
    <w:rsid w:val="00CB6E4B"/>
    <w:rsid w:val="00CC2671"/>
    <w:rsid w:val="00CC78A5"/>
    <w:rsid w:val="00CC7F12"/>
    <w:rsid w:val="00CD461A"/>
    <w:rsid w:val="00CD5C0C"/>
    <w:rsid w:val="00CD61B2"/>
    <w:rsid w:val="00CD7808"/>
    <w:rsid w:val="00CD7BA2"/>
    <w:rsid w:val="00CE399C"/>
    <w:rsid w:val="00CE7BF5"/>
    <w:rsid w:val="00CF123B"/>
    <w:rsid w:val="00CF12FC"/>
    <w:rsid w:val="00CF25D6"/>
    <w:rsid w:val="00CF2831"/>
    <w:rsid w:val="00CF2B46"/>
    <w:rsid w:val="00D00F7A"/>
    <w:rsid w:val="00D016B6"/>
    <w:rsid w:val="00D05C1E"/>
    <w:rsid w:val="00D06278"/>
    <w:rsid w:val="00D06743"/>
    <w:rsid w:val="00D104FE"/>
    <w:rsid w:val="00D11E5B"/>
    <w:rsid w:val="00D16A5F"/>
    <w:rsid w:val="00D206D1"/>
    <w:rsid w:val="00D22E4E"/>
    <w:rsid w:val="00D2343D"/>
    <w:rsid w:val="00D256FE"/>
    <w:rsid w:val="00D266A8"/>
    <w:rsid w:val="00D277FE"/>
    <w:rsid w:val="00D278D4"/>
    <w:rsid w:val="00D31990"/>
    <w:rsid w:val="00D32057"/>
    <w:rsid w:val="00D3314A"/>
    <w:rsid w:val="00D33ACD"/>
    <w:rsid w:val="00D35177"/>
    <w:rsid w:val="00D43AE1"/>
    <w:rsid w:val="00D47B0F"/>
    <w:rsid w:val="00D47D8C"/>
    <w:rsid w:val="00D50939"/>
    <w:rsid w:val="00D520E1"/>
    <w:rsid w:val="00D54ACC"/>
    <w:rsid w:val="00D579F3"/>
    <w:rsid w:val="00D622AE"/>
    <w:rsid w:val="00D62D82"/>
    <w:rsid w:val="00D64E34"/>
    <w:rsid w:val="00D707B4"/>
    <w:rsid w:val="00D72F43"/>
    <w:rsid w:val="00D7309B"/>
    <w:rsid w:val="00D74090"/>
    <w:rsid w:val="00D75D09"/>
    <w:rsid w:val="00D77C8B"/>
    <w:rsid w:val="00D80C2B"/>
    <w:rsid w:val="00D82466"/>
    <w:rsid w:val="00D8275B"/>
    <w:rsid w:val="00D83E17"/>
    <w:rsid w:val="00D84490"/>
    <w:rsid w:val="00D901F3"/>
    <w:rsid w:val="00D91E23"/>
    <w:rsid w:val="00D92C6A"/>
    <w:rsid w:val="00D97D4A"/>
    <w:rsid w:val="00DA0B86"/>
    <w:rsid w:val="00DA4D6B"/>
    <w:rsid w:val="00DB06AB"/>
    <w:rsid w:val="00DB286D"/>
    <w:rsid w:val="00DB28F3"/>
    <w:rsid w:val="00DB37E0"/>
    <w:rsid w:val="00DB3A87"/>
    <w:rsid w:val="00DB3E61"/>
    <w:rsid w:val="00DB555B"/>
    <w:rsid w:val="00DC0143"/>
    <w:rsid w:val="00DC0A7F"/>
    <w:rsid w:val="00DC3EAC"/>
    <w:rsid w:val="00DC5F27"/>
    <w:rsid w:val="00DC5F44"/>
    <w:rsid w:val="00DC79CD"/>
    <w:rsid w:val="00DD3128"/>
    <w:rsid w:val="00DD70B2"/>
    <w:rsid w:val="00DE3A78"/>
    <w:rsid w:val="00DF0C7D"/>
    <w:rsid w:val="00DF116B"/>
    <w:rsid w:val="00DF2B31"/>
    <w:rsid w:val="00DF3D50"/>
    <w:rsid w:val="00E0240E"/>
    <w:rsid w:val="00E029F3"/>
    <w:rsid w:val="00E02C2C"/>
    <w:rsid w:val="00E0340C"/>
    <w:rsid w:val="00E10140"/>
    <w:rsid w:val="00E17445"/>
    <w:rsid w:val="00E210DD"/>
    <w:rsid w:val="00E23266"/>
    <w:rsid w:val="00E2506D"/>
    <w:rsid w:val="00E31765"/>
    <w:rsid w:val="00E3300C"/>
    <w:rsid w:val="00E33A98"/>
    <w:rsid w:val="00E34F13"/>
    <w:rsid w:val="00E379F3"/>
    <w:rsid w:val="00E4103C"/>
    <w:rsid w:val="00E4135D"/>
    <w:rsid w:val="00E41F23"/>
    <w:rsid w:val="00E43799"/>
    <w:rsid w:val="00E43C3D"/>
    <w:rsid w:val="00E519A8"/>
    <w:rsid w:val="00E550C0"/>
    <w:rsid w:val="00E55123"/>
    <w:rsid w:val="00E558DB"/>
    <w:rsid w:val="00E55CA8"/>
    <w:rsid w:val="00E572CC"/>
    <w:rsid w:val="00E61921"/>
    <w:rsid w:val="00E61B4C"/>
    <w:rsid w:val="00E676C3"/>
    <w:rsid w:val="00E728D5"/>
    <w:rsid w:val="00E73635"/>
    <w:rsid w:val="00E73DEF"/>
    <w:rsid w:val="00E749F2"/>
    <w:rsid w:val="00E75621"/>
    <w:rsid w:val="00E76AE0"/>
    <w:rsid w:val="00E77CD3"/>
    <w:rsid w:val="00E82329"/>
    <w:rsid w:val="00E83797"/>
    <w:rsid w:val="00E848ED"/>
    <w:rsid w:val="00E8704F"/>
    <w:rsid w:val="00E87991"/>
    <w:rsid w:val="00E90514"/>
    <w:rsid w:val="00E9201B"/>
    <w:rsid w:val="00E932C8"/>
    <w:rsid w:val="00E936EB"/>
    <w:rsid w:val="00E95B73"/>
    <w:rsid w:val="00E9600A"/>
    <w:rsid w:val="00E9623A"/>
    <w:rsid w:val="00EA38CB"/>
    <w:rsid w:val="00EA75F2"/>
    <w:rsid w:val="00EA7B9C"/>
    <w:rsid w:val="00EB0DA9"/>
    <w:rsid w:val="00EB4D4C"/>
    <w:rsid w:val="00EB560F"/>
    <w:rsid w:val="00EB6710"/>
    <w:rsid w:val="00EC3970"/>
    <w:rsid w:val="00EC3C46"/>
    <w:rsid w:val="00ED0577"/>
    <w:rsid w:val="00ED3191"/>
    <w:rsid w:val="00ED36F5"/>
    <w:rsid w:val="00EE2A61"/>
    <w:rsid w:val="00EE2F8E"/>
    <w:rsid w:val="00EE5C1E"/>
    <w:rsid w:val="00EE6F37"/>
    <w:rsid w:val="00EE7F32"/>
    <w:rsid w:val="00EF0493"/>
    <w:rsid w:val="00EF05D1"/>
    <w:rsid w:val="00EF1787"/>
    <w:rsid w:val="00EF18FD"/>
    <w:rsid w:val="00EF404C"/>
    <w:rsid w:val="00F00B4F"/>
    <w:rsid w:val="00F011C1"/>
    <w:rsid w:val="00F0300D"/>
    <w:rsid w:val="00F0401D"/>
    <w:rsid w:val="00F06775"/>
    <w:rsid w:val="00F07B19"/>
    <w:rsid w:val="00F16CE5"/>
    <w:rsid w:val="00F21B47"/>
    <w:rsid w:val="00F267C9"/>
    <w:rsid w:val="00F27435"/>
    <w:rsid w:val="00F32F8A"/>
    <w:rsid w:val="00F3514D"/>
    <w:rsid w:val="00F36D99"/>
    <w:rsid w:val="00F40B7F"/>
    <w:rsid w:val="00F41606"/>
    <w:rsid w:val="00F42CE7"/>
    <w:rsid w:val="00F42EA0"/>
    <w:rsid w:val="00F51787"/>
    <w:rsid w:val="00F51F53"/>
    <w:rsid w:val="00F52A52"/>
    <w:rsid w:val="00F52EC1"/>
    <w:rsid w:val="00F54F96"/>
    <w:rsid w:val="00F56CAD"/>
    <w:rsid w:val="00F60526"/>
    <w:rsid w:val="00F62898"/>
    <w:rsid w:val="00F637D8"/>
    <w:rsid w:val="00F65355"/>
    <w:rsid w:val="00F656EB"/>
    <w:rsid w:val="00F7021C"/>
    <w:rsid w:val="00F70679"/>
    <w:rsid w:val="00F70BB8"/>
    <w:rsid w:val="00F71C13"/>
    <w:rsid w:val="00F7467E"/>
    <w:rsid w:val="00F74F84"/>
    <w:rsid w:val="00F758D0"/>
    <w:rsid w:val="00F77A54"/>
    <w:rsid w:val="00F80107"/>
    <w:rsid w:val="00F862CF"/>
    <w:rsid w:val="00F875E1"/>
    <w:rsid w:val="00F87E91"/>
    <w:rsid w:val="00F91D65"/>
    <w:rsid w:val="00F92D1D"/>
    <w:rsid w:val="00F948C2"/>
    <w:rsid w:val="00F94B26"/>
    <w:rsid w:val="00F954A4"/>
    <w:rsid w:val="00F97F38"/>
    <w:rsid w:val="00FA0274"/>
    <w:rsid w:val="00FA2FB2"/>
    <w:rsid w:val="00FA340B"/>
    <w:rsid w:val="00FA3D85"/>
    <w:rsid w:val="00FA42CD"/>
    <w:rsid w:val="00FA493D"/>
    <w:rsid w:val="00FB021A"/>
    <w:rsid w:val="00FB09C5"/>
    <w:rsid w:val="00FB0AF3"/>
    <w:rsid w:val="00FB174F"/>
    <w:rsid w:val="00FB1EDA"/>
    <w:rsid w:val="00FB4D34"/>
    <w:rsid w:val="00FB722F"/>
    <w:rsid w:val="00FB7524"/>
    <w:rsid w:val="00FC2874"/>
    <w:rsid w:val="00FC3C59"/>
    <w:rsid w:val="00FC4EB7"/>
    <w:rsid w:val="00FC4F9B"/>
    <w:rsid w:val="00FC59D9"/>
    <w:rsid w:val="00FC650C"/>
    <w:rsid w:val="00FC6CF0"/>
    <w:rsid w:val="00FC7FE1"/>
    <w:rsid w:val="00FD4A09"/>
    <w:rsid w:val="00FD6770"/>
    <w:rsid w:val="00FE0098"/>
    <w:rsid w:val="00FE34E9"/>
    <w:rsid w:val="00FE3F20"/>
    <w:rsid w:val="00FE5348"/>
    <w:rsid w:val="00FE538C"/>
    <w:rsid w:val="00FE5404"/>
    <w:rsid w:val="00FE6A48"/>
    <w:rsid w:val="00FF027D"/>
    <w:rsid w:val="00FF1453"/>
    <w:rsid w:val="00FF1B9E"/>
    <w:rsid w:val="00FF1C9D"/>
    <w:rsid w:val="00FF37BB"/>
    <w:rsid w:val="00FF6D13"/>
    <w:rsid w:val="00FF772E"/>
    <w:rsid w:val="00FF7EC4"/>
    <w:rsid w:val="012BD673"/>
    <w:rsid w:val="01EEF632"/>
    <w:rsid w:val="020534CA"/>
    <w:rsid w:val="0205B846"/>
    <w:rsid w:val="023055B9"/>
    <w:rsid w:val="02FD405A"/>
    <w:rsid w:val="03CC261A"/>
    <w:rsid w:val="0441F645"/>
    <w:rsid w:val="04D7DF8A"/>
    <w:rsid w:val="051E85D2"/>
    <w:rsid w:val="05794A0A"/>
    <w:rsid w:val="05E4E2FA"/>
    <w:rsid w:val="06CEE767"/>
    <w:rsid w:val="09FA0817"/>
    <w:rsid w:val="0A1282DF"/>
    <w:rsid w:val="0A6E322F"/>
    <w:rsid w:val="0B8CDECF"/>
    <w:rsid w:val="0C7C29D2"/>
    <w:rsid w:val="0CCF673B"/>
    <w:rsid w:val="0D707969"/>
    <w:rsid w:val="0E17FA33"/>
    <w:rsid w:val="0E1BBE80"/>
    <w:rsid w:val="0FB3CA94"/>
    <w:rsid w:val="107B8E68"/>
    <w:rsid w:val="10A658CD"/>
    <w:rsid w:val="1125C4A1"/>
    <w:rsid w:val="12023037"/>
    <w:rsid w:val="1293F41E"/>
    <w:rsid w:val="1307842E"/>
    <w:rsid w:val="132E0465"/>
    <w:rsid w:val="141155CF"/>
    <w:rsid w:val="141DB615"/>
    <w:rsid w:val="15319C12"/>
    <w:rsid w:val="15F935C4"/>
    <w:rsid w:val="16D5A15A"/>
    <w:rsid w:val="177BDDC8"/>
    <w:rsid w:val="187171BB"/>
    <w:rsid w:val="18E4C6F2"/>
    <w:rsid w:val="1A73ADA4"/>
    <w:rsid w:val="1A809753"/>
    <w:rsid w:val="1AA2A85A"/>
    <w:rsid w:val="1B341384"/>
    <w:rsid w:val="1B39E30D"/>
    <w:rsid w:val="1BA9127D"/>
    <w:rsid w:val="1BBE152F"/>
    <w:rsid w:val="1C32AA68"/>
    <w:rsid w:val="1CF12AC2"/>
    <w:rsid w:val="1D870D34"/>
    <w:rsid w:val="1DDA491C"/>
    <w:rsid w:val="1E5C179E"/>
    <w:rsid w:val="1FA0180A"/>
    <w:rsid w:val="1FBE379A"/>
    <w:rsid w:val="22BE906F"/>
    <w:rsid w:val="2311F516"/>
    <w:rsid w:val="242F671F"/>
    <w:rsid w:val="245A60D0"/>
    <w:rsid w:val="246B518A"/>
    <w:rsid w:val="2534A133"/>
    <w:rsid w:val="256D5626"/>
    <w:rsid w:val="25856CF1"/>
    <w:rsid w:val="25F63131"/>
    <w:rsid w:val="260A7B5A"/>
    <w:rsid w:val="26E5F815"/>
    <w:rsid w:val="26FC5759"/>
    <w:rsid w:val="273A646E"/>
    <w:rsid w:val="276707E1"/>
    <w:rsid w:val="27E12D1C"/>
    <w:rsid w:val="27F7D8B7"/>
    <w:rsid w:val="2812968C"/>
    <w:rsid w:val="2935BF79"/>
    <w:rsid w:val="2980FE5D"/>
    <w:rsid w:val="29AE66ED"/>
    <w:rsid w:val="2A79635F"/>
    <w:rsid w:val="2AA229E0"/>
    <w:rsid w:val="2AC08DB5"/>
    <w:rsid w:val="2AD18FDA"/>
    <w:rsid w:val="2B08D7C7"/>
    <w:rsid w:val="2B70A495"/>
    <w:rsid w:val="2B92D926"/>
    <w:rsid w:val="2BCA2F08"/>
    <w:rsid w:val="2CA4A828"/>
    <w:rsid w:val="2D331EBD"/>
    <w:rsid w:val="2D881D8B"/>
    <w:rsid w:val="2DD9CAA2"/>
    <w:rsid w:val="2E0C4FAD"/>
    <w:rsid w:val="2FA500FD"/>
    <w:rsid w:val="30507302"/>
    <w:rsid w:val="30DFF9C3"/>
    <w:rsid w:val="311AE2B5"/>
    <w:rsid w:val="311CE292"/>
    <w:rsid w:val="312FFB2E"/>
    <w:rsid w:val="3155BD83"/>
    <w:rsid w:val="31CB8EE9"/>
    <w:rsid w:val="3261E57B"/>
    <w:rsid w:val="328C2658"/>
    <w:rsid w:val="32DCA1BF"/>
    <w:rsid w:val="33B807BC"/>
    <w:rsid w:val="3425C3C6"/>
    <w:rsid w:val="35061E4A"/>
    <w:rsid w:val="353C52AD"/>
    <w:rsid w:val="3640B323"/>
    <w:rsid w:val="36FD46F7"/>
    <w:rsid w:val="370DEE3A"/>
    <w:rsid w:val="3767848B"/>
    <w:rsid w:val="37AB89F3"/>
    <w:rsid w:val="37E4710A"/>
    <w:rsid w:val="38C2EFF1"/>
    <w:rsid w:val="3903F94B"/>
    <w:rsid w:val="3A0C7019"/>
    <w:rsid w:val="3A4989AD"/>
    <w:rsid w:val="3A696989"/>
    <w:rsid w:val="3A728984"/>
    <w:rsid w:val="3AADA7BE"/>
    <w:rsid w:val="3AC1FAF6"/>
    <w:rsid w:val="3B2B7BA3"/>
    <w:rsid w:val="3BD23F2B"/>
    <w:rsid w:val="3C377471"/>
    <w:rsid w:val="3C6BA296"/>
    <w:rsid w:val="3CB7E22D"/>
    <w:rsid w:val="3CC3ECAD"/>
    <w:rsid w:val="3CF0527C"/>
    <w:rsid w:val="3D28F68D"/>
    <w:rsid w:val="3E1F5466"/>
    <w:rsid w:val="3E99A59C"/>
    <w:rsid w:val="3EFA84F1"/>
    <w:rsid w:val="3F61EFC8"/>
    <w:rsid w:val="3FD0BBA4"/>
    <w:rsid w:val="4058A96E"/>
    <w:rsid w:val="416C1B0F"/>
    <w:rsid w:val="41ECB04C"/>
    <w:rsid w:val="42AF9ED1"/>
    <w:rsid w:val="4307EB70"/>
    <w:rsid w:val="4338EA6D"/>
    <w:rsid w:val="436083AC"/>
    <w:rsid w:val="436D16BF"/>
    <w:rsid w:val="4394B6A3"/>
    <w:rsid w:val="43F41618"/>
    <w:rsid w:val="44460793"/>
    <w:rsid w:val="4545C393"/>
    <w:rsid w:val="45E9C57A"/>
    <w:rsid w:val="46142ADD"/>
    <w:rsid w:val="4630494C"/>
    <w:rsid w:val="4698246E"/>
    <w:rsid w:val="473C48CE"/>
    <w:rsid w:val="48A360F8"/>
    <w:rsid w:val="48B84EB0"/>
    <w:rsid w:val="48E67EE9"/>
    <w:rsid w:val="48F973F9"/>
    <w:rsid w:val="49E35B1F"/>
    <w:rsid w:val="4A372441"/>
    <w:rsid w:val="4AAD99F5"/>
    <w:rsid w:val="4AE813A8"/>
    <w:rsid w:val="4B5F0047"/>
    <w:rsid w:val="4B9CB486"/>
    <w:rsid w:val="4BC2A9F5"/>
    <w:rsid w:val="4C155E9A"/>
    <w:rsid w:val="4C8B57A2"/>
    <w:rsid w:val="4C8DB225"/>
    <w:rsid w:val="4CC0A3B1"/>
    <w:rsid w:val="4CFAD0A8"/>
    <w:rsid w:val="4D3AFB3C"/>
    <w:rsid w:val="4DE58DD0"/>
    <w:rsid w:val="4E6017D2"/>
    <w:rsid w:val="4E69BFF2"/>
    <w:rsid w:val="4F4B4215"/>
    <w:rsid w:val="4F7B0E84"/>
    <w:rsid w:val="4FBB84CB"/>
    <w:rsid w:val="502280F4"/>
    <w:rsid w:val="507E8221"/>
    <w:rsid w:val="5119817A"/>
    <w:rsid w:val="51E60BB9"/>
    <w:rsid w:val="52034AEA"/>
    <w:rsid w:val="5259E310"/>
    <w:rsid w:val="527C11B0"/>
    <w:rsid w:val="52C29B46"/>
    <w:rsid w:val="52F3258D"/>
    <w:rsid w:val="546418E3"/>
    <w:rsid w:val="559D73DA"/>
    <w:rsid w:val="566F1B2E"/>
    <w:rsid w:val="5737497F"/>
    <w:rsid w:val="576FB624"/>
    <w:rsid w:val="57EB0C52"/>
    <w:rsid w:val="580AEB8F"/>
    <w:rsid w:val="59626711"/>
    <w:rsid w:val="5AD35A67"/>
    <w:rsid w:val="5B2016EB"/>
    <w:rsid w:val="5BCE4A69"/>
    <w:rsid w:val="5C22F3F6"/>
    <w:rsid w:val="5C26B2F5"/>
    <w:rsid w:val="5D99D69E"/>
    <w:rsid w:val="5E0483A1"/>
    <w:rsid w:val="5E25BDFA"/>
    <w:rsid w:val="5E959CE4"/>
    <w:rsid w:val="5EC4EFA4"/>
    <w:rsid w:val="5EDB75BC"/>
    <w:rsid w:val="5F1DF1EC"/>
    <w:rsid w:val="5F7C4584"/>
    <w:rsid w:val="5F8B70B0"/>
    <w:rsid w:val="608C8225"/>
    <w:rsid w:val="608D0CCA"/>
    <w:rsid w:val="61429BEB"/>
    <w:rsid w:val="6199AC61"/>
    <w:rsid w:val="619DFA8D"/>
    <w:rsid w:val="61D42789"/>
    <w:rsid w:val="62790D1D"/>
    <w:rsid w:val="629A3DB3"/>
    <w:rsid w:val="62D2343B"/>
    <w:rsid w:val="63B585A5"/>
    <w:rsid w:val="63B8E612"/>
    <w:rsid w:val="63C14D7F"/>
    <w:rsid w:val="63FD0909"/>
    <w:rsid w:val="64EDFA2E"/>
    <w:rsid w:val="65515606"/>
    <w:rsid w:val="6597E267"/>
    <w:rsid w:val="65FCC7D4"/>
    <w:rsid w:val="669E60EE"/>
    <w:rsid w:val="66B74F1D"/>
    <w:rsid w:val="67968295"/>
    <w:rsid w:val="6798B512"/>
    <w:rsid w:val="67D4F0B0"/>
    <w:rsid w:val="68734FA8"/>
    <w:rsid w:val="688C7805"/>
    <w:rsid w:val="693C47EA"/>
    <w:rsid w:val="69807861"/>
    <w:rsid w:val="6A071BF3"/>
    <w:rsid w:val="6A183E72"/>
    <w:rsid w:val="6B1C48C2"/>
    <w:rsid w:val="6C50CB5B"/>
    <w:rsid w:val="6D6E3118"/>
    <w:rsid w:val="6ED87129"/>
    <w:rsid w:val="6F101CFB"/>
    <w:rsid w:val="6F174D59"/>
    <w:rsid w:val="71B6AD27"/>
    <w:rsid w:val="728A50BB"/>
    <w:rsid w:val="733EF915"/>
    <w:rsid w:val="7382F3DA"/>
    <w:rsid w:val="7551D2B0"/>
    <w:rsid w:val="761570F3"/>
    <w:rsid w:val="763AB182"/>
    <w:rsid w:val="76EDA311"/>
    <w:rsid w:val="7701B794"/>
    <w:rsid w:val="771CECFE"/>
    <w:rsid w:val="7760278C"/>
    <w:rsid w:val="785412E4"/>
    <w:rsid w:val="7867C448"/>
    <w:rsid w:val="7992DD85"/>
    <w:rsid w:val="79F2355E"/>
    <w:rsid w:val="79FD0CA9"/>
    <w:rsid w:val="7A0590AC"/>
    <w:rsid w:val="7A14C93E"/>
    <w:rsid w:val="7A7136C1"/>
    <w:rsid w:val="7A8907F5"/>
    <w:rsid w:val="7AB3F70E"/>
    <w:rsid w:val="7B096A1E"/>
    <w:rsid w:val="7B50BEED"/>
    <w:rsid w:val="7BC4C85E"/>
    <w:rsid w:val="7C0D0722"/>
    <w:rsid w:val="7C1D15C4"/>
    <w:rsid w:val="7CBC476E"/>
    <w:rsid w:val="7D58727E"/>
    <w:rsid w:val="7D7DA22B"/>
    <w:rsid w:val="7DEB97D0"/>
    <w:rsid w:val="7EBEF829"/>
    <w:rsid w:val="7F1A8B2D"/>
    <w:rsid w:val="7F29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24F39898"/>
  <w15:docId w15:val="{B3CA3E32-A695-4141-920C-F4A2F8032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DB37E0"/>
    <w:pPr>
      <w:jc w:val="both"/>
    </w:pPr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DB37E0"/>
    <w:pPr>
      <w:keepNext/>
      <w:spacing w:before="240" w:after="60"/>
      <w:outlineLvl w:val="0"/>
    </w:pPr>
    <w:rPr>
      <w:b/>
      <w:bCs/>
      <w:kern w:val="32"/>
      <w:sz w:val="24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943C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17627"/>
    <w:pPr>
      <w:keepNext/>
      <w:widowControl w:val="0"/>
      <w:spacing w:before="240" w:after="60"/>
      <w:outlineLvl w:val="3"/>
    </w:pPr>
    <w:rPr>
      <w:rFonts w:ascii="Times New Roman" w:hAnsi="Times New Roman"/>
      <w:bCs/>
      <w:color w:val="000000"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17627"/>
    <w:pPr>
      <w:keepNext/>
      <w:widowControl w:val="0"/>
      <w:tabs>
        <w:tab w:val="left" w:pos="426"/>
      </w:tabs>
      <w:ind w:left="720" w:hanging="720"/>
      <w:outlineLvl w:val="4"/>
    </w:pPr>
    <w:rPr>
      <w:rFonts w:ascii="Times New Roman" w:hAnsi="Times New Roman"/>
      <w:b/>
      <w:color w:val="000000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Liste 1,List Paragraph1,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Naslov4Znak">
    <w:name w:val="Naslov 4 Znak"/>
    <w:basedOn w:val="Privzetapisavaodstavka"/>
    <w:link w:val="Naslov4"/>
    <w:rsid w:val="00317627"/>
    <w:rPr>
      <w:bCs/>
      <w:color w:val="000000"/>
      <w:sz w:val="28"/>
      <w:szCs w:val="28"/>
    </w:rPr>
  </w:style>
  <w:style w:type="character" w:customStyle="1" w:styleId="Naslov5Znak">
    <w:name w:val="Naslov 5 Znak"/>
    <w:basedOn w:val="Privzetapisavaodstavka"/>
    <w:link w:val="Naslov5"/>
    <w:rsid w:val="00317627"/>
    <w:rPr>
      <w:b/>
      <w:color w:val="000000"/>
      <w:sz w:val="24"/>
    </w:rPr>
  </w:style>
  <w:style w:type="character" w:customStyle="1" w:styleId="Naslov1Znak">
    <w:name w:val="Naslov 1 Znak"/>
    <w:link w:val="Naslov1"/>
    <w:rsid w:val="00DB37E0"/>
    <w:rPr>
      <w:rFonts w:ascii="Arial" w:hAnsi="Arial"/>
      <w:b/>
      <w:bCs/>
      <w:kern w:val="32"/>
      <w:sz w:val="24"/>
      <w:szCs w:val="32"/>
    </w:rPr>
  </w:style>
  <w:style w:type="paragraph" w:customStyle="1" w:styleId="1">
    <w:name w:val="1"/>
    <w:basedOn w:val="Navaden"/>
    <w:next w:val="Pripombabesedilo"/>
    <w:link w:val="Komentar-besediloZnak"/>
    <w:rsid w:val="00317627"/>
    <w:pPr>
      <w:widowControl w:val="0"/>
    </w:pPr>
    <w:rPr>
      <w:rFonts w:ascii="Times New Roman" w:hAnsi="Times New Roman"/>
      <w:i/>
      <w:color w:val="000000"/>
      <w:sz w:val="20"/>
      <w:szCs w:val="20"/>
    </w:rPr>
  </w:style>
  <w:style w:type="paragraph" w:styleId="Telobesedila3">
    <w:name w:val="Body Text 3"/>
    <w:basedOn w:val="Navaden"/>
    <w:link w:val="Telobesedila3Znak"/>
    <w:rsid w:val="00317627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317627"/>
    <w:rPr>
      <w:rFonts w:ascii="Arial" w:hAnsi="Arial"/>
      <w:sz w:val="16"/>
      <w:szCs w:val="16"/>
    </w:rPr>
  </w:style>
  <w:style w:type="paragraph" w:styleId="Telobesedila">
    <w:name w:val="Body Text"/>
    <w:basedOn w:val="Navaden"/>
    <w:link w:val="TelobesedilaZnak"/>
    <w:rsid w:val="00317627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317627"/>
    <w:rPr>
      <w:rFonts w:ascii="Arial" w:hAnsi="Arial"/>
      <w:sz w:val="22"/>
      <w:szCs w:val="22"/>
      <w:lang w:val="x-none" w:eastAsia="x-none"/>
    </w:rPr>
  </w:style>
  <w:style w:type="paragraph" w:styleId="Telobesedila2">
    <w:name w:val="Body Text 2"/>
    <w:basedOn w:val="Navaden"/>
    <w:link w:val="Telobesedila2Znak"/>
    <w:rsid w:val="00317627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317627"/>
    <w:rPr>
      <w:rFonts w:ascii="Arial" w:hAnsi="Arial"/>
      <w:sz w:val="22"/>
      <w:szCs w:val="22"/>
      <w:lang w:val="x-none" w:eastAsia="x-none"/>
    </w:rPr>
  </w:style>
  <w:style w:type="character" w:customStyle="1" w:styleId="Komentar-besediloZnak">
    <w:name w:val="Komentar - besedilo Znak"/>
    <w:link w:val="1"/>
    <w:rsid w:val="00317627"/>
    <w:rPr>
      <w:i/>
      <w:color w:val="000000"/>
    </w:rPr>
  </w:style>
  <w:style w:type="paragraph" w:customStyle="1" w:styleId="Slog">
    <w:name w:val="Slog"/>
    <w:rsid w:val="0031762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31762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17627"/>
    <w:rPr>
      <w:rFonts w:ascii="Arial" w:hAnsi="Arial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3514D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styleId="Stvarnokazalo9">
    <w:name w:val="index 9"/>
    <w:basedOn w:val="Navaden"/>
    <w:next w:val="Navaden"/>
    <w:autoRedefine/>
    <w:rsid w:val="00023E4D"/>
    <w:pPr>
      <w:ind w:left="1980" w:hanging="220"/>
    </w:pPr>
  </w:style>
  <w:style w:type="paragraph" w:styleId="Kazalovsebine1">
    <w:name w:val="toc 1"/>
    <w:basedOn w:val="Navaden"/>
    <w:next w:val="Navaden"/>
    <w:autoRedefine/>
    <w:uiPriority w:val="39"/>
    <w:rsid w:val="00F3514D"/>
    <w:pPr>
      <w:spacing w:after="100"/>
    </w:pPr>
  </w:style>
  <w:style w:type="character" w:styleId="Pripombasklic">
    <w:name w:val="annotation reference"/>
    <w:basedOn w:val="Privzetapisavaodstavka"/>
    <w:semiHidden/>
    <w:unhideWhenUsed/>
    <w:rsid w:val="00BA4B4B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BA4B4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BA4B4B"/>
    <w:rPr>
      <w:rFonts w:ascii="Arial" w:hAnsi="Arial"/>
      <w:b/>
      <w:bCs/>
    </w:rPr>
  </w:style>
  <w:style w:type="character" w:customStyle="1" w:styleId="OdstavekseznamaZnak">
    <w:name w:val="Odstavek seznama Znak"/>
    <w:aliases w:val="Liste 1 Znak,List Paragraph1 Znak,seznam Znak,Bullet Number Znak,S-List Paragraph Znak,Diligence Check Znak,Use Case List Paragraph Znak,Heading2 Znak"/>
    <w:basedOn w:val="Privzetapisavaodstavka"/>
    <w:link w:val="Odstavekseznama"/>
    <w:uiPriority w:val="34"/>
    <w:qFormat/>
    <w:locked/>
    <w:rsid w:val="00BD34CF"/>
    <w:rPr>
      <w:rFonts w:ascii="Calibri" w:eastAsia="Calibri" w:hAnsi="Calibri"/>
      <w:sz w:val="22"/>
      <w:szCs w:val="22"/>
      <w:lang w:eastAsia="en-US"/>
    </w:rPr>
  </w:style>
  <w:style w:type="character" w:customStyle="1" w:styleId="Naslov2Znak">
    <w:name w:val="Naslov 2 Znak"/>
    <w:basedOn w:val="Privzetapisavaodstavka"/>
    <w:link w:val="Naslov2"/>
    <w:rsid w:val="00943C5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elobesedila21">
    <w:name w:val="Telo besedila 21"/>
    <w:basedOn w:val="Navaden"/>
    <w:rsid w:val="00943C50"/>
    <w:pPr>
      <w:overflowPunct w:val="0"/>
      <w:autoSpaceDE w:val="0"/>
      <w:autoSpaceDN w:val="0"/>
      <w:adjustRightInd w:val="0"/>
      <w:textAlignment w:val="baseline"/>
    </w:pPr>
    <w:rPr>
      <w:color w:val="FFFF00"/>
      <w:sz w:val="20"/>
      <w:szCs w:val="20"/>
    </w:rPr>
  </w:style>
  <w:style w:type="paragraph" w:customStyle="1" w:styleId="Telobesedila22">
    <w:name w:val="Telo besedila 22"/>
    <w:basedOn w:val="Navaden"/>
    <w:rsid w:val="00943C50"/>
    <w:pPr>
      <w:overflowPunct w:val="0"/>
      <w:autoSpaceDE w:val="0"/>
      <w:autoSpaceDN w:val="0"/>
      <w:adjustRightInd w:val="0"/>
      <w:textAlignment w:val="baseline"/>
    </w:pPr>
    <w:rPr>
      <w:color w:val="FFFF00"/>
      <w:sz w:val="20"/>
      <w:szCs w:val="20"/>
    </w:rPr>
  </w:style>
  <w:style w:type="paragraph" w:customStyle="1" w:styleId="Telobesedila23">
    <w:name w:val="Telo besedila 23"/>
    <w:basedOn w:val="Navaden"/>
    <w:rsid w:val="0000278C"/>
    <w:pPr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styleId="Revizija">
    <w:name w:val="Revision"/>
    <w:hidden/>
    <w:uiPriority w:val="99"/>
    <w:semiHidden/>
    <w:rsid w:val="009A4AB5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o meri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13" ma:contentTypeDescription="Ustvari nov dokument." ma:contentTypeScope="" ma:versionID="e12f1d1fb7bdba87543717c1adf59504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65fd3e5201a906a6b173aad3b8ecbb1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F323814-8B56-42ED-9608-31ACB8DE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ABCFD8-8120-4C10-9877-DADAD31E3F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1ABFDF-7BF1-4136-9CB5-F223F66773A6}">
  <ds:schemaRefs>
    <ds:schemaRef ds:uri="6a4cc071-bd85-44c5-acc7-68a9b922d49c"/>
    <ds:schemaRef ds:uri="http://schemas.microsoft.com/office/2006/documentManagement/types"/>
    <ds:schemaRef ds:uri="64b5e79a-161e-4f4f-95e3-8c5cd0f50b6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F0E867A-EB60-403D-B21E-A6889DF9F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288</TotalTime>
  <Pages>12</Pages>
  <Words>3270</Words>
  <Characters>20508</Characters>
  <Application>Microsoft Office Word</Application>
  <DocSecurity>0</DocSecurity>
  <Lines>170</Lines>
  <Paragraphs>47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19</cp:revision>
  <cp:lastPrinted>2022-03-02T14:51:00Z</cp:lastPrinted>
  <dcterms:created xsi:type="dcterms:W3CDTF">2022-02-28T10:25:00Z</dcterms:created>
  <dcterms:modified xsi:type="dcterms:W3CDTF">2022-05-04T13:30:00Z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</Properties>
</file>